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53B90" w14:textId="77777777" w:rsidR="00AB2396" w:rsidRPr="00DB55E3" w:rsidRDefault="00AB2396" w:rsidP="0060643E">
      <w:pPr>
        <w:rPr>
          <w:sz w:val="12"/>
          <w:szCs w:val="12"/>
        </w:rPr>
      </w:pPr>
    </w:p>
    <w:p w14:paraId="09FB0C49" w14:textId="77777777" w:rsidR="00AB2396" w:rsidRDefault="00AB2396" w:rsidP="0060643E"/>
    <w:p w14:paraId="7F13017E" w14:textId="42C8526F" w:rsidR="0060643E" w:rsidRPr="00AB2396" w:rsidRDefault="0060643E" w:rsidP="00AB2396">
      <w:pPr>
        <w:tabs>
          <w:tab w:val="left" w:pos="993"/>
        </w:tabs>
      </w:pPr>
      <w:r w:rsidRPr="00AB2396">
        <w:t>Številka:</w:t>
      </w:r>
      <w:r w:rsidRPr="00AB2396">
        <w:tab/>
      </w:r>
      <w:r w:rsidR="003D1843">
        <w:t>081-15/2025</w:t>
      </w:r>
    </w:p>
    <w:p w14:paraId="172D28BA" w14:textId="5F1A2B07" w:rsidR="0060643E" w:rsidRDefault="0060643E" w:rsidP="00F95FBF">
      <w:pPr>
        <w:tabs>
          <w:tab w:val="left" w:pos="993"/>
        </w:tabs>
      </w:pPr>
      <w:r w:rsidRPr="00AB2396">
        <w:t xml:space="preserve">Datum: </w:t>
      </w:r>
      <w:r w:rsidRPr="00AB2396">
        <w:tab/>
      </w:r>
      <w:r w:rsidR="00F60548">
        <w:t>9.3.2026</w:t>
      </w:r>
    </w:p>
    <w:p w14:paraId="6E362C8F" w14:textId="77777777" w:rsidR="00F60548" w:rsidRDefault="00F60548" w:rsidP="00F95FBF">
      <w:pPr>
        <w:tabs>
          <w:tab w:val="left" w:pos="993"/>
        </w:tabs>
      </w:pPr>
    </w:p>
    <w:p w14:paraId="3A80150D" w14:textId="37D01ADC" w:rsidR="0060643E" w:rsidRDefault="00F60548" w:rsidP="0060643E">
      <w:pPr>
        <w:rPr>
          <w:sz w:val="20"/>
        </w:rPr>
      </w:pPr>
      <w:r w:rsidRPr="00F60548">
        <w:rPr>
          <w:sz w:val="20"/>
        </w:rPr>
        <w:t xml:space="preserve">Na podlagi 33. člena Zakona o lokalni samoupravi (Uradni list RS, št. 94/07 – uradno prečiščeno besedilo, 76/08, 79/09, 51/10, 40/12 – ZUJF, 11/14 – </w:t>
      </w:r>
      <w:proofErr w:type="spellStart"/>
      <w:r w:rsidRPr="00F60548">
        <w:rPr>
          <w:sz w:val="20"/>
        </w:rPr>
        <w:t>popr</w:t>
      </w:r>
      <w:proofErr w:type="spellEnd"/>
      <w:r w:rsidRPr="00F60548">
        <w:rPr>
          <w:sz w:val="20"/>
        </w:rPr>
        <w:t xml:space="preserve">., 14/15 – ZUUJFO, 11/18 – ZSPDSLS-1, 30/18, 61/20 – ZIUZEOP-A, 80/20 – ZIUOOPE, 62/24 – </w:t>
      </w:r>
      <w:proofErr w:type="spellStart"/>
      <w:r w:rsidRPr="00F60548">
        <w:rPr>
          <w:sz w:val="20"/>
        </w:rPr>
        <w:t>odl</w:t>
      </w:r>
      <w:proofErr w:type="spellEnd"/>
      <w:r w:rsidRPr="00F60548">
        <w:rPr>
          <w:sz w:val="20"/>
        </w:rPr>
        <w:t>. US in 102/24 – ZLV-K</w:t>
      </w:r>
      <w:r w:rsidR="001D31D8">
        <w:rPr>
          <w:sz w:val="20"/>
        </w:rPr>
        <w:t>, 83/25 – ZOUL in 10/26</w:t>
      </w:r>
      <w:r w:rsidRPr="00F60548">
        <w:rPr>
          <w:sz w:val="20"/>
        </w:rPr>
        <w:t>)</w:t>
      </w:r>
      <w:r>
        <w:rPr>
          <w:sz w:val="20"/>
        </w:rPr>
        <w:t xml:space="preserve"> izdajamo naslednji </w:t>
      </w:r>
    </w:p>
    <w:p w14:paraId="78E4D2A4" w14:textId="77777777" w:rsidR="00F60548" w:rsidRDefault="00F60548" w:rsidP="0060643E">
      <w:pPr>
        <w:rPr>
          <w:sz w:val="20"/>
        </w:rPr>
      </w:pPr>
    </w:p>
    <w:p w14:paraId="3FA397AA" w14:textId="77777777" w:rsidR="00F60548" w:rsidRPr="00F60548" w:rsidRDefault="00F60548" w:rsidP="0060643E"/>
    <w:p w14:paraId="5EB47760" w14:textId="77777777" w:rsidR="0060643E" w:rsidRPr="00227D48" w:rsidRDefault="00F23F6B" w:rsidP="0060643E">
      <w:pPr>
        <w:jc w:val="center"/>
        <w:rPr>
          <w:b/>
          <w:sz w:val="28"/>
          <w:szCs w:val="28"/>
        </w:rPr>
      </w:pPr>
      <w:r>
        <w:rPr>
          <w:b/>
          <w:sz w:val="28"/>
          <w:szCs w:val="28"/>
        </w:rPr>
        <w:t xml:space="preserve">JAVNI RAZPIS - </w:t>
      </w:r>
      <w:r w:rsidR="0060643E" w:rsidRPr="00227D48">
        <w:rPr>
          <w:b/>
          <w:sz w:val="28"/>
          <w:szCs w:val="28"/>
        </w:rPr>
        <w:t>POVABILO K SODELOVANJU</w:t>
      </w:r>
    </w:p>
    <w:p w14:paraId="4C548E0B" w14:textId="77777777" w:rsidR="0060643E" w:rsidRPr="00160CEE" w:rsidRDefault="0060643E" w:rsidP="0060643E">
      <w:pPr>
        <w:jc w:val="center"/>
        <w:rPr>
          <w:b/>
        </w:rPr>
      </w:pPr>
    </w:p>
    <w:p w14:paraId="62DA129D" w14:textId="113EDED6" w:rsidR="0060643E" w:rsidRPr="00227D48" w:rsidRDefault="0060643E" w:rsidP="0060643E">
      <w:pPr>
        <w:jc w:val="center"/>
        <w:rPr>
          <w:b/>
          <w:sz w:val="28"/>
          <w:szCs w:val="28"/>
        </w:rPr>
      </w:pPr>
      <w:r w:rsidRPr="00227D48">
        <w:rPr>
          <w:b/>
          <w:sz w:val="28"/>
          <w:szCs w:val="28"/>
        </w:rPr>
        <w:t>PRI ORGANIZ</w:t>
      </w:r>
      <w:r w:rsidR="001A19AE">
        <w:rPr>
          <w:b/>
          <w:sz w:val="28"/>
          <w:szCs w:val="28"/>
        </w:rPr>
        <w:t xml:space="preserve">ACIJI PRAZNIKA </w:t>
      </w:r>
      <w:r w:rsidR="006A785E">
        <w:rPr>
          <w:b/>
          <w:sz w:val="28"/>
          <w:szCs w:val="28"/>
        </w:rPr>
        <w:t xml:space="preserve">MESTNE </w:t>
      </w:r>
      <w:r w:rsidR="001A19AE">
        <w:rPr>
          <w:b/>
          <w:sz w:val="28"/>
          <w:szCs w:val="28"/>
        </w:rPr>
        <w:t xml:space="preserve">OBČINE KRŠKO </w:t>
      </w:r>
      <w:r w:rsidR="008A6790">
        <w:rPr>
          <w:b/>
          <w:sz w:val="28"/>
          <w:szCs w:val="28"/>
        </w:rPr>
        <w:t>202</w:t>
      </w:r>
      <w:r w:rsidR="003D1843">
        <w:rPr>
          <w:b/>
          <w:sz w:val="28"/>
          <w:szCs w:val="28"/>
        </w:rPr>
        <w:t>6</w:t>
      </w:r>
    </w:p>
    <w:p w14:paraId="6308E9F9" w14:textId="77777777" w:rsidR="0060643E" w:rsidRDefault="0060643E" w:rsidP="0060643E">
      <w:pPr>
        <w:jc w:val="center"/>
        <w:rPr>
          <w:b/>
        </w:rPr>
      </w:pPr>
    </w:p>
    <w:p w14:paraId="6804E699" w14:textId="77777777" w:rsidR="0060643E" w:rsidRDefault="0060643E" w:rsidP="0060643E">
      <w:pPr>
        <w:jc w:val="center"/>
        <w:rPr>
          <w:b/>
        </w:rPr>
      </w:pPr>
    </w:p>
    <w:p w14:paraId="1F0F6010" w14:textId="77777777" w:rsidR="0060643E" w:rsidRPr="00227D48" w:rsidRDefault="0060643E" w:rsidP="0060643E">
      <w:pPr>
        <w:numPr>
          <w:ilvl w:val="0"/>
          <w:numId w:val="9"/>
        </w:numPr>
        <w:jc w:val="both"/>
        <w:rPr>
          <w:b/>
          <w:sz w:val="25"/>
          <w:szCs w:val="25"/>
        </w:rPr>
      </w:pPr>
      <w:r w:rsidRPr="00227D48">
        <w:rPr>
          <w:b/>
          <w:sz w:val="25"/>
          <w:szCs w:val="25"/>
        </w:rPr>
        <w:t>Predmet povabila:</w:t>
      </w:r>
    </w:p>
    <w:p w14:paraId="2BE50F8B" w14:textId="77777777" w:rsidR="00DB55E3" w:rsidRDefault="00DB55E3" w:rsidP="0060643E">
      <w:pPr>
        <w:jc w:val="both"/>
        <w:rPr>
          <w:sz w:val="25"/>
          <w:szCs w:val="25"/>
        </w:rPr>
      </w:pPr>
    </w:p>
    <w:p w14:paraId="0D921726" w14:textId="4C5E7111" w:rsidR="0060643E" w:rsidRPr="00F60548" w:rsidRDefault="006A785E" w:rsidP="0060643E">
      <w:pPr>
        <w:jc w:val="both"/>
        <w:rPr>
          <w:sz w:val="25"/>
          <w:szCs w:val="25"/>
        </w:rPr>
      </w:pPr>
      <w:r>
        <w:rPr>
          <w:sz w:val="25"/>
          <w:szCs w:val="25"/>
        </w:rPr>
        <w:t>Mestna o</w:t>
      </w:r>
      <w:r w:rsidR="0060643E" w:rsidRPr="003E6625">
        <w:rPr>
          <w:sz w:val="25"/>
          <w:szCs w:val="25"/>
        </w:rPr>
        <w:t xml:space="preserve">bčina Krško vabi k sodelovanju pri oblikovanju </w:t>
      </w:r>
      <w:r w:rsidR="00C10777">
        <w:rPr>
          <w:sz w:val="25"/>
          <w:szCs w:val="25"/>
        </w:rPr>
        <w:t xml:space="preserve">programa prireditev ob </w:t>
      </w:r>
      <w:r w:rsidR="003E6625" w:rsidRPr="003E6625">
        <w:rPr>
          <w:sz w:val="25"/>
          <w:szCs w:val="25"/>
        </w:rPr>
        <w:t>PRAZNIK</w:t>
      </w:r>
      <w:r w:rsidR="00C10777">
        <w:rPr>
          <w:sz w:val="25"/>
          <w:szCs w:val="25"/>
        </w:rPr>
        <w:t>U</w:t>
      </w:r>
      <w:r w:rsidR="003E6625" w:rsidRPr="003E6625">
        <w:rPr>
          <w:sz w:val="25"/>
          <w:szCs w:val="25"/>
        </w:rPr>
        <w:t xml:space="preserve"> </w:t>
      </w:r>
      <w:r>
        <w:rPr>
          <w:sz w:val="25"/>
          <w:szCs w:val="25"/>
        </w:rPr>
        <w:t xml:space="preserve">MESTNE </w:t>
      </w:r>
      <w:r w:rsidR="003E6625" w:rsidRPr="003E6625">
        <w:rPr>
          <w:sz w:val="25"/>
          <w:szCs w:val="25"/>
        </w:rPr>
        <w:t>OBČINE KRŠKO</w:t>
      </w:r>
      <w:r w:rsidR="00C10777">
        <w:rPr>
          <w:sz w:val="25"/>
          <w:szCs w:val="25"/>
        </w:rPr>
        <w:t xml:space="preserve"> </w:t>
      </w:r>
      <w:r w:rsidR="008A6790">
        <w:rPr>
          <w:sz w:val="25"/>
          <w:szCs w:val="25"/>
        </w:rPr>
        <w:t>202</w:t>
      </w:r>
      <w:r w:rsidR="003D1843">
        <w:rPr>
          <w:sz w:val="25"/>
          <w:szCs w:val="25"/>
        </w:rPr>
        <w:t>6</w:t>
      </w:r>
      <w:r w:rsidR="0060643E" w:rsidRPr="003E6625">
        <w:rPr>
          <w:sz w:val="25"/>
          <w:szCs w:val="25"/>
        </w:rPr>
        <w:t xml:space="preserve">, ki bo potekal </w:t>
      </w:r>
      <w:r w:rsidR="0060643E" w:rsidRPr="00F60548">
        <w:rPr>
          <w:sz w:val="25"/>
          <w:szCs w:val="25"/>
        </w:rPr>
        <w:t xml:space="preserve">od </w:t>
      </w:r>
      <w:r w:rsidR="003E6625" w:rsidRPr="00F60548">
        <w:rPr>
          <w:b/>
          <w:sz w:val="25"/>
          <w:szCs w:val="25"/>
        </w:rPr>
        <w:t>2</w:t>
      </w:r>
      <w:r w:rsidR="00F60548" w:rsidRPr="00F60548">
        <w:rPr>
          <w:b/>
          <w:sz w:val="25"/>
          <w:szCs w:val="25"/>
        </w:rPr>
        <w:t>3</w:t>
      </w:r>
      <w:r w:rsidR="0060643E" w:rsidRPr="00F60548">
        <w:rPr>
          <w:b/>
          <w:sz w:val="25"/>
          <w:szCs w:val="25"/>
        </w:rPr>
        <w:t xml:space="preserve">. maja </w:t>
      </w:r>
      <w:r w:rsidR="008A6790" w:rsidRPr="00F60548">
        <w:rPr>
          <w:b/>
          <w:sz w:val="25"/>
          <w:szCs w:val="25"/>
        </w:rPr>
        <w:t>202</w:t>
      </w:r>
      <w:r w:rsidR="003D1843" w:rsidRPr="00F60548">
        <w:rPr>
          <w:b/>
          <w:sz w:val="25"/>
          <w:szCs w:val="25"/>
        </w:rPr>
        <w:t>6</w:t>
      </w:r>
      <w:r w:rsidR="0060643E" w:rsidRPr="00F60548">
        <w:rPr>
          <w:b/>
          <w:sz w:val="25"/>
          <w:szCs w:val="25"/>
        </w:rPr>
        <w:t xml:space="preserve"> </w:t>
      </w:r>
      <w:r w:rsidR="0060643E" w:rsidRPr="00F60548">
        <w:rPr>
          <w:sz w:val="25"/>
          <w:szCs w:val="25"/>
        </w:rPr>
        <w:t>do vključno</w:t>
      </w:r>
      <w:r w:rsidR="0060643E" w:rsidRPr="00F60548">
        <w:rPr>
          <w:b/>
          <w:sz w:val="25"/>
          <w:szCs w:val="25"/>
        </w:rPr>
        <w:t xml:space="preserve"> </w:t>
      </w:r>
      <w:r w:rsidR="003D1843" w:rsidRPr="00F60548">
        <w:rPr>
          <w:b/>
          <w:sz w:val="25"/>
          <w:szCs w:val="25"/>
        </w:rPr>
        <w:t>7</w:t>
      </w:r>
      <w:r w:rsidR="0060643E" w:rsidRPr="00F60548">
        <w:rPr>
          <w:b/>
          <w:sz w:val="25"/>
          <w:szCs w:val="25"/>
        </w:rPr>
        <w:t xml:space="preserve">. junija </w:t>
      </w:r>
      <w:r w:rsidR="008A6790" w:rsidRPr="00F60548">
        <w:rPr>
          <w:b/>
          <w:sz w:val="25"/>
          <w:szCs w:val="25"/>
        </w:rPr>
        <w:t>202</w:t>
      </w:r>
      <w:r w:rsidR="003D1843" w:rsidRPr="00F60548">
        <w:rPr>
          <w:b/>
          <w:sz w:val="25"/>
          <w:szCs w:val="25"/>
        </w:rPr>
        <w:t>6</w:t>
      </w:r>
      <w:r w:rsidR="0060643E" w:rsidRPr="00F60548">
        <w:rPr>
          <w:sz w:val="25"/>
          <w:szCs w:val="25"/>
        </w:rPr>
        <w:t>.</w:t>
      </w:r>
    </w:p>
    <w:p w14:paraId="388EC381" w14:textId="77777777" w:rsidR="0060643E" w:rsidRDefault="0060643E" w:rsidP="0060643E">
      <w:pPr>
        <w:jc w:val="both"/>
        <w:rPr>
          <w:sz w:val="25"/>
          <w:szCs w:val="25"/>
        </w:rPr>
      </w:pPr>
    </w:p>
    <w:p w14:paraId="57EEF644" w14:textId="77777777" w:rsidR="0060643E" w:rsidRPr="00227D48" w:rsidRDefault="0060643E" w:rsidP="0060643E">
      <w:pPr>
        <w:jc w:val="both"/>
        <w:rPr>
          <w:sz w:val="25"/>
          <w:szCs w:val="25"/>
        </w:rPr>
      </w:pPr>
    </w:p>
    <w:p w14:paraId="056A76B5" w14:textId="77777777" w:rsidR="0060643E" w:rsidRPr="00227D48" w:rsidRDefault="0060643E" w:rsidP="0060643E">
      <w:pPr>
        <w:numPr>
          <w:ilvl w:val="0"/>
          <w:numId w:val="9"/>
        </w:numPr>
        <w:jc w:val="both"/>
        <w:rPr>
          <w:b/>
          <w:sz w:val="25"/>
          <w:szCs w:val="25"/>
        </w:rPr>
      </w:pPr>
      <w:r w:rsidRPr="00227D48">
        <w:rPr>
          <w:b/>
          <w:sz w:val="25"/>
          <w:szCs w:val="25"/>
        </w:rPr>
        <w:t>Upravičenci za dodelitev sredstev:</w:t>
      </w:r>
    </w:p>
    <w:p w14:paraId="6058B5B9" w14:textId="77777777" w:rsidR="00DB55E3" w:rsidRDefault="00DB55E3" w:rsidP="0060643E">
      <w:pPr>
        <w:jc w:val="both"/>
        <w:rPr>
          <w:sz w:val="25"/>
          <w:szCs w:val="25"/>
        </w:rPr>
      </w:pPr>
    </w:p>
    <w:p w14:paraId="46406E59" w14:textId="77777777" w:rsidR="003E6625" w:rsidRPr="00AB2396" w:rsidRDefault="0060643E" w:rsidP="0060643E">
      <w:pPr>
        <w:jc w:val="both"/>
        <w:rPr>
          <w:sz w:val="25"/>
          <w:szCs w:val="25"/>
        </w:rPr>
      </w:pPr>
      <w:r w:rsidRPr="00227D48">
        <w:rPr>
          <w:sz w:val="25"/>
          <w:szCs w:val="25"/>
        </w:rPr>
        <w:t xml:space="preserve">Na razpis se lahko prijavijo </w:t>
      </w:r>
      <w:r w:rsidR="00C74F4C">
        <w:rPr>
          <w:sz w:val="25"/>
          <w:szCs w:val="25"/>
        </w:rPr>
        <w:t xml:space="preserve">pravni subjekti, ki delujejo v </w:t>
      </w:r>
      <w:r w:rsidR="006A785E">
        <w:rPr>
          <w:sz w:val="25"/>
          <w:szCs w:val="25"/>
        </w:rPr>
        <w:t xml:space="preserve">mestni </w:t>
      </w:r>
      <w:r w:rsidR="00C74F4C">
        <w:rPr>
          <w:sz w:val="25"/>
          <w:szCs w:val="25"/>
        </w:rPr>
        <w:t>občini Krško. P</w:t>
      </w:r>
      <w:r w:rsidR="003E6625" w:rsidRPr="00AB2396">
        <w:rPr>
          <w:sz w:val="25"/>
          <w:szCs w:val="25"/>
        </w:rPr>
        <w:t>rednost bodo imele prireditve, ki bodo povezovale več društev v posamezni krajevni skupnosti</w:t>
      </w:r>
      <w:r w:rsidR="00422D47">
        <w:rPr>
          <w:sz w:val="25"/>
          <w:szCs w:val="25"/>
        </w:rPr>
        <w:t xml:space="preserve"> oz. mestni četrti</w:t>
      </w:r>
      <w:r w:rsidR="000034CC">
        <w:rPr>
          <w:sz w:val="25"/>
          <w:szCs w:val="25"/>
        </w:rPr>
        <w:t xml:space="preserve"> in tradicionalne prireditve</w:t>
      </w:r>
      <w:r w:rsidR="003E6625" w:rsidRPr="00AB2396">
        <w:rPr>
          <w:sz w:val="25"/>
          <w:szCs w:val="25"/>
        </w:rPr>
        <w:t>.</w:t>
      </w:r>
    </w:p>
    <w:p w14:paraId="30D614A4" w14:textId="77777777" w:rsidR="000034CC" w:rsidRDefault="000034CC" w:rsidP="0060643E">
      <w:pPr>
        <w:jc w:val="both"/>
        <w:rPr>
          <w:sz w:val="25"/>
          <w:szCs w:val="25"/>
        </w:rPr>
      </w:pPr>
    </w:p>
    <w:p w14:paraId="1FE295EC" w14:textId="77777777" w:rsidR="0060643E" w:rsidRDefault="0060643E" w:rsidP="0060643E">
      <w:pPr>
        <w:jc w:val="both"/>
        <w:rPr>
          <w:sz w:val="25"/>
          <w:szCs w:val="25"/>
        </w:rPr>
      </w:pPr>
      <w:r>
        <w:rPr>
          <w:sz w:val="25"/>
          <w:szCs w:val="25"/>
        </w:rPr>
        <w:t xml:space="preserve">Prijavitelji, ki so </w:t>
      </w:r>
      <w:r w:rsidR="00927145">
        <w:rPr>
          <w:sz w:val="25"/>
          <w:szCs w:val="25"/>
        </w:rPr>
        <w:t xml:space="preserve">z istim dogodkom </w:t>
      </w:r>
      <w:r>
        <w:rPr>
          <w:sz w:val="25"/>
          <w:szCs w:val="25"/>
        </w:rPr>
        <w:t xml:space="preserve">uspešno kandidirali na </w:t>
      </w:r>
      <w:r w:rsidR="00E66705">
        <w:rPr>
          <w:sz w:val="25"/>
          <w:szCs w:val="25"/>
        </w:rPr>
        <w:t xml:space="preserve">drug </w:t>
      </w:r>
      <w:r>
        <w:rPr>
          <w:sz w:val="25"/>
          <w:szCs w:val="25"/>
        </w:rPr>
        <w:t xml:space="preserve">javni razpis </w:t>
      </w:r>
      <w:r w:rsidR="006A785E">
        <w:rPr>
          <w:sz w:val="25"/>
          <w:szCs w:val="25"/>
        </w:rPr>
        <w:t>Mestne o</w:t>
      </w:r>
      <w:r>
        <w:rPr>
          <w:sz w:val="25"/>
          <w:szCs w:val="25"/>
        </w:rPr>
        <w:t>bčin</w:t>
      </w:r>
      <w:r w:rsidR="000034CC">
        <w:rPr>
          <w:sz w:val="25"/>
          <w:szCs w:val="25"/>
        </w:rPr>
        <w:t>e</w:t>
      </w:r>
      <w:r>
        <w:rPr>
          <w:sz w:val="25"/>
          <w:szCs w:val="25"/>
        </w:rPr>
        <w:t xml:space="preserve"> Krško</w:t>
      </w:r>
      <w:r w:rsidR="00CF5C96">
        <w:rPr>
          <w:sz w:val="25"/>
          <w:szCs w:val="25"/>
        </w:rPr>
        <w:t>, Mestne četrti ali</w:t>
      </w:r>
      <w:r w:rsidR="00E66705">
        <w:rPr>
          <w:sz w:val="25"/>
          <w:szCs w:val="25"/>
        </w:rPr>
        <w:t xml:space="preserve"> Krajevn</w:t>
      </w:r>
      <w:r w:rsidR="000034CC">
        <w:rPr>
          <w:sz w:val="25"/>
          <w:szCs w:val="25"/>
        </w:rPr>
        <w:t>e</w:t>
      </w:r>
      <w:r w:rsidR="00E66705">
        <w:rPr>
          <w:sz w:val="25"/>
          <w:szCs w:val="25"/>
        </w:rPr>
        <w:t xml:space="preserve"> skupnosti</w:t>
      </w:r>
      <w:r>
        <w:rPr>
          <w:sz w:val="25"/>
          <w:szCs w:val="25"/>
        </w:rPr>
        <w:t xml:space="preserve"> in tam pridobili finančna sredstva, se na ta razpis lahko prijavijo</w:t>
      </w:r>
      <w:r w:rsidR="000034CC">
        <w:rPr>
          <w:sz w:val="25"/>
          <w:szCs w:val="25"/>
        </w:rPr>
        <w:t>, vendar</w:t>
      </w:r>
      <w:r w:rsidR="00C10777">
        <w:rPr>
          <w:sz w:val="25"/>
          <w:szCs w:val="25"/>
        </w:rPr>
        <w:t xml:space="preserve"> </w:t>
      </w:r>
      <w:r w:rsidR="000034CC">
        <w:rPr>
          <w:sz w:val="25"/>
          <w:szCs w:val="25"/>
        </w:rPr>
        <w:t>bodo</w:t>
      </w:r>
      <w:r w:rsidR="00C10777">
        <w:rPr>
          <w:sz w:val="25"/>
          <w:szCs w:val="25"/>
        </w:rPr>
        <w:t xml:space="preserve"> uvrščeni </w:t>
      </w:r>
      <w:r w:rsidR="00070FAD">
        <w:rPr>
          <w:sz w:val="25"/>
          <w:szCs w:val="25"/>
        </w:rPr>
        <w:t xml:space="preserve">samo </w:t>
      </w:r>
      <w:r w:rsidR="00C10777">
        <w:rPr>
          <w:sz w:val="25"/>
          <w:szCs w:val="25"/>
        </w:rPr>
        <w:t>v Program prireditev praznika</w:t>
      </w:r>
      <w:r>
        <w:rPr>
          <w:sz w:val="25"/>
          <w:szCs w:val="25"/>
        </w:rPr>
        <w:t xml:space="preserve">, ne morejo </w:t>
      </w:r>
      <w:r w:rsidR="003E6625">
        <w:rPr>
          <w:sz w:val="25"/>
          <w:szCs w:val="25"/>
        </w:rPr>
        <w:t xml:space="preserve">pa </w:t>
      </w:r>
      <w:r>
        <w:rPr>
          <w:sz w:val="25"/>
          <w:szCs w:val="25"/>
        </w:rPr>
        <w:t xml:space="preserve">pridobiti finančnih sredstev. </w:t>
      </w:r>
    </w:p>
    <w:p w14:paraId="529E3701" w14:textId="77777777" w:rsidR="00941A3B" w:rsidRDefault="00941A3B" w:rsidP="0060643E">
      <w:pPr>
        <w:jc w:val="both"/>
        <w:rPr>
          <w:sz w:val="25"/>
          <w:szCs w:val="25"/>
        </w:rPr>
      </w:pPr>
    </w:p>
    <w:p w14:paraId="1AB10B04" w14:textId="74A5D850" w:rsidR="00941A3B" w:rsidRPr="00F60548" w:rsidRDefault="00F60548" w:rsidP="00941A3B">
      <w:pPr>
        <w:jc w:val="both"/>
        <w:rPr>
          <w:rFonts w:ascii="Arial" w:hAnsi="Arial" w:cs="Arial"/>
          <w:b/>
          <w:sz w:val="22"/>
          <w:szCs w:val="22"/>
          <w:lang w:eastAsia="en-US"/>
        </w:rPr>
      </w:pPr>
      <w:r w:rsidRPr="00F60548">
        <w:rPr>
          <w:rFonts w:ascii="Arial" w:hAnsi="Arial" w:cs="Arial"/>
          <w:b/>
          <w:sz w:val="22"/>
          <w:szCs w:val="22"/>
          <w:lang w:eastAsia="en-US"/>
        </w:rPr>
        <w:t>Zaželeno je, da je d</w:t>
      </w:r>
      <w:r w:rsidR="00941A3B" w:rsidRPr="00F60548">
        <w:rPr>
          <w:rFonts w:ascii="Arial" w:hAnsi="Arial" w:cs="Arial"/>
          <w:b/>
          <w:sz w:val="22"/>
          <w:szCs w:val="22"/>
          <w:lang w:eastAsia="en-US"/>
        </w:rPr>
        <w:t xml:space="preserve">ogodek  najavljen na portalu POSAVJE EVENTS, preko Centra za podjetništvo in turizem Krško 07/490 22 20, </w:t>
      </w:r>
      <w:r w:rsidR="00941A3B" w:rsidRPr="00F60548">
        <w:rPr>
          <w:rFonts w:ascii="Arial" w:hAnsi="Arial" w:cs="Arial"/>
          <w:b/>
          <w:bCs/>
          <w:sz w:val="22"/>
          <w:szCs w:val="22"/>
          <w:lang w:eastAsia="en-US"/>
        </w:rPr>
        <w:t>info@cptkrsko.si.</w:t>
      </w:r>
    </w:p>
    <w:p w14:paraId="15005047" w14:textId="77777777" w:rsidR="0060643E" w:rsidRPr="00227D48" w:rsidRDefault="0060643E" w:rsidP="0060643E">
      <w:pPr>
        <w:jc w:val="both"/>
        <w:rPr>
          <w:sz w:val="25"/>
          <w:szCs w:val="25"/>
        </w:rPr>
      </w:pPr>
    </w:p>
    <w:p w14:paraId="481473A2" w14:textId="77777777" w:rsidR="0060643E" w:rsidRPr="00227D48" w:rsidRDefault="0060643E" w:rsidP="0060643E">
      <w:pPr>
        <w:jc w:val="both"/>
        <w:rPr>
          <w:b/>
          <w:sz w:val="25"/>
          <w:szCs w:val="25"/>
        </w:rPr>
      </w:pPr>
      <w:r w:rsidRPr="00227D48">
        <w:rPr>
          <w:b/>
          <w:sz w:val="25"/>
          <w:szCs w:val="25"/>
        </w:rPr>
        <w:t>3. Razpoložljiva sredstva:</w:t>
      </w:r>
    </w:p>
    <w:p w14:paraId="53A4DE66" w14:textId="77777777" w:rsidR="0060643E" w:rsidRPr="00227D48" w:rsidRDefault="0060643E" w:rsidP="0060643E">
      <w:pPr>
        <w:jc w:val="both"/>
        <w:rPr>
          <w:b/>
          <w:sz w:val="25"/>
          <w:szCs w:val="25"/>
        </w:rPr>
      </w:pPr>
    </w:p>
    <w:p w14:paraId="76F4D302" w14:textId="77777777" w:rsidR="0060643E" w:rsidRPr="006F1C33" w:rsidRDefault="0060643E" w:rsidP="0060643E">
      <w:pPr>
        <w:jc w:val="both"/>
        <w:rPr>
          <w:spacing w:val="-2"/>
          <w:sz w:val="25"/>
          <w:szCs w:val="25"/>
        </w:rPr>
      </w:pPr>
      <w:r w:rsidRPr="006F1C33">
        <w:rPr>
          <w:spacing w:val="-2"/>
          <w:sz w:val="25"/>
          <w:szCs w:val="25"/>
        </w:rPr>
        <w:t xml:space="preserve">Finančna sredstva, ki so namenjena za sofinanciranje oblikovanja občinskega praznika so predvidena v višini </w:t>
      </w:r>
      <w:r w:rsidRPr="00F60548">
        <w:rPr>
          <w:spacing w:val="-2"/>
          <w:sz w:val="25"/>
          <w:szCs w:val="25"/>
        </w:rPr>
        <w:t>1</w:t>
      </w:r>
      <w:r w:rsidR="00324459" w:rsidRPr="00F60548">
        <w:rPr>
          <w:spacing w:val="-2"/>
          <w:sz w:val="25"/>
          <w:szCs w:val="25"/>
        </w:rPr>
        <w:t>7</w:t>
      </w:r>
      <w:r w:rsidRPr="00F60548">
        <w:rPr>
          <w:spacing w:val="-2"/>
          <w:sz w:val="25"/>
          <w:szCs w:val="25"/>
        </w:rPr>
        <w:t xml:space="preserve">.000,00 </w:t>
      </w:r>
      <w:r w:rsidR="00AB2396" w:rsidRPr="00F60548">
        <w:rPr>
          <w:spacing w:val="-2"/>
          <w:sz w:val="25"/>
          <w:szCs w:val="25"/>
        </w:rPr>
        <w:t>EUR</w:t>
      </w:r>
      <w:r w:rsidRPr="00F60548">
        <w:rPr>
          <w:spacing w:val="-2"/>
          <w:sz w:val="25"/>
          <w:szCs w:val="25"/>
        </w:rPr>
        <w:t xml:space="preserve"> </w:t>
      </w:r>
      <w:r w:rsidRPr="006F1C33">
        <w:rPr>
          <w:spacing w:val="-2"/>
          <w:sz w:val="25"/>
          <w:szCs w:val="25"/>
        </w:rPr>
        <w:t xml:space="preserve">na proračunski postavki 1132 - Kulturne prireditve, proslave in prazniki. Sredstva bodo podeljena na podlagi meril, ki </w:t>
      </w:r>
      <w:r w:rsidR="00422D47">
        <w:rPr>
          <w:spacing w:val="-2"/>
          <w:sz w:val="25"/>
          <w:szCs w:val="25"/>
        </w:rPr>
        <w:t>so sestavni del tega razpisa</w:t>
      </w:r>
      <w:r w:rsidRPr="006F1C33">
        <w:rPr>
          <w:spacing w:val="-2"/>
          <w:sz w:val="25"/>
          <w:szCs w:val="25"/>
        </w:rPr>
        <w:t>.</w:t>
      </w:r>
    </w:p>
    <w:p w14:paraId="294FD968" w14:textId="77777777" w:rsidR="003E6625" w:rsidRDefault="003E6625" w:rsidP="0060643E">
      <w:pPr>
        <w:jc w:val="both"/>
        <w:rPr>
          <w:sz w:val="25"/>
          <w:szCs w:val="25"/>
        </w:rPr>
      </w:pPr>
    </w:p>
    <w:p w14:paraId="775430FC" w14:textId="77777777" w:rsidR="003E6625" w:rsidRDefault="003E6625" w:rsidP="0060643E">
      <w:pPr>
        <w:jc w:val="both"/>
        <w:rPr>
          <w:sz w:val="25"/>
          <w:szCs w:val="25"/>
        </w:rPr>
      </w:pPr>
    </w:p>
    <w:p w14:paraId="1150D645" w14:textId="77777777" w:rsidR="00F60548" w:rsidRDefault="00F60548" w:rsidP="0060643E">
      <w:pPr>
        <w:jc w:val="both"/>
        <w:rPr>
          <w:sz w:val="25"/>
          <w:szCs w:val="25"/>
        </w:rPr>
      </w:pPr>
    </w:p>
    <w:p w14:paraId="4FE23D9D" w14:textId="77777777" w:rsidR="00F60548" w:rsidRDefault="00F60548" w:rsidP="0060643E">
      <w:pPr>
        <w:jc w:val="both"/>
        <w:rPr>
          <w:sz w:val="25"/>
          <w:szCs w:val="25"/>
        </w:rPr>
      </w:pPr>
    </w:p>
    <w:p w14:paraId="21AED845" w14:textId="77777777" w:rsidR="00F60548" w:rsidRDefault="00F60548" w:rsidP="0060643E">
      <w:pPr>
        <w:jc w:val="both"/>
        <w:rPr>
          <w:sz w:val="25"/>
          <w:szCs w:val="25"/>
        </w:rPr>
      </w:pPr>
    </w:p>
    <w:p w14:paraId="12CF25B7" w14:textId="77777777" w:rsidR="00F60548" w:rsidRDefault="00F60548" w:rsidP="0060643E">
      <w:pPr>
        <w:jc w:val="both"/>
        <w:rPr>
          <w:sz w:val="25"/>
          <w:szCs w:val="25"/>
        </w:rPr>
      </w:pPr>
    </w:p>
    <w:p w14:paraId="73E83B50" w14:textId="77777777" w:rsidR="0060643E" w:rsidRPr="00227D48" w:rsidRDefault="0060643E" w:rsidP="0060643E">
      <w:pPr>
        <w:jc w:val="both"/>
        <w:rPr>
          <w:b/>
          <w:sz w:val="25"/>
          <w:szCs w:val="25"/>
        </w:rPr>
      </w:pPr>
      <w:r w:rsidRPr="00227D48">
        <w:rPr>
          <w:b/>
          <w:sz w:val="25"/>
          <w:szCs w:val="25"/>
        </w:rPr>
        <w:t>4. Rok za črpanje sredstev:</w:t>
      </w:r>
    </w:p>
    <w:p w14:paraId="2F38715C" w14:textId="77777777" w:rsidR="0060643E" w:rsidRPr="00227D48" w:rsidRDefault="0060643E" w:rsidP="0060643E">
      <w:pPr>
        <w:jc w:val="both"/>
        <w:rPr>
          <w:b/>
          <w:sz w:val="25"/>
          <w:szCs w:val="25"/>
        </w:rPr>
      </w:pPr>
    </w:p>
    <w:p w14:paraId="5C4EAD10" w14:textId="507F0E11" w:rsidR="00493D56" w:rsidRPr="00F60548" w:rsidRDefault="00493D56" w:rsidP="00493D56">
      <w:pPr>
        <w:jc w:val="both"/>
      </w:pPr>
      <w:r w:rsidRPr="00F60548">
        <w:t xml:space="preserve">Prijavitelj je dolžan  dostaviti na Mestno občino Krško poročilo najkasneje trideseti dan po izvedenem dogodku. </w:t>
      </w:r>
    </w:p>
    <w:p w14:paraId="2361B5A8" w14:textId="77777777" w:rsidR="00A63C83" w:rsidRDefault="00A63C83" w:rsidP="00A63C83">
      <w:pPr>
        <w:jc w:val="both"/>
      </w:pPr>
      <w:r w:rsidRPr="006F1C33">
        <w:t xml:space="preserve">Sofinancer se zaveže, </w:t>
      </w:r>
      <w:r>
        <w:t xml:space="preserve">da bo </w:t>
      </w:r>
      <w:r w:rsidRPr="006F1C33">
        <w:t>nakazal znesek</w:t>
      </w:r>
      <w:r>
        <w:t xml:space="preserve"> v višini največ do zneska </w:t>
      </w:r>
      <w:r w:rsidRPr="006F1C33">
        <w:t xml:space="preserve">iz </w:t>
      </w:r>
      <w:r>
        <w:t>sklenjene</w:t>
      </w:r>
      <w:r w:rsidRPr="006F1C33">
        <w:t xml:space="preserve"> pogodbe</w:t>
      </w:r>
      <w:r>
        <w:t>,</w:t>
      </w:r>
      <w:r w:rsidRPr="006F1C33">
        <w:t xml:space="preserve"> </w:t>
      </w:r>
      <w:r>
        <w:t xml:space="preserve">30. dan od </w:t>
      </w:r>
      <w:r w:rsidRPr="006F1C33">
        <w:t>prejema</w:t>
      </w:r>
      <w:r>
        <w:t xml:space="preserve">  </w:t>
      </w:r>
      <w:r w:rsidR="00121F51">
        <w:t>e</w:t>
      </w:r>
      <w:r w:rsidR="00070FAD">
        <w:t>-</w:t>
      </w:r>
      <w:r w:rsidR="00927145">
        <w:t>zahtevka</w:t>
      </w:r>
      <w:r w:rsidR="007B03AA">
        <w:t xml:space="preserve"> z obvezno prilogo poročilo</w:t>
      </w:r>
      <w:r w:rsidR="00927145">
        <w:t xml:space="preserve"> (obrazec v prilogi razpisa)</w:t>
      </w:r>
      <w:r w:rsidRPr="006F1C33">
        <w:t>.</w:t>
      </w:r>
      <w:r>
        <w:t xml:space="preserve"> </w:t>
      </w:r>
    </w:p>
    <w:p w14:paraId="7682C2B2" w14:textId="77777777" w:rsidR="009E51AF" w:rsidRDefault="009E51AF" w:rsidP="00A63C83">
      <w:pPr>
        <w:jc w:val="both"/>
      </w:pPr>
    </w:p>
    <w:p w14:paraId="77D0922F" w14:textId="77777777" w:rsidR="0060643E" w:rsidRPr="00227D48" w:rsidRDefault="0060643E" w:rsidP="0060643E">
      <w:pPr>
        <w:jc w:val="both"/>
        <w:rPr>
          <w:b/>
          <w:sz w:val="25"/>
          <w:szCs w:val="25"/>
        </w:rPr>
      </w:pPr>
      <w:r w:rsidRPr="00227D48">
        <w:rPr>
          <w:b/>
          <w:sz w:val="25"/>
          <w:szCs w:val="25"/>
        </w:rPr>
        <w:t xml:space="preserve">5. Merila za dodelitev sredstev:  </w:t>
      </w:r>
    </w:p>
    <w:p w14:paraId="17850A1D" w14:textId="77777777" w:rsidR="0060643E" w:rsidRPr="00227D48" w:rsidRDefault="0060643E" w:rsidP="0060643E">
      <w:pPr>
        <w:jc w:val="both"/>
        <w:rPr>
          <w:b/>
          <w:sz w:val="25"/>
          <w:szCs w:val="25"/>
        </w:rPr>
      </w:pPr>
    </w:p>
    <w:p w14:paraId="65E1C9E2" w14:textId="77777777" w:rsidR="000034CC" w:rsidRDefault="0060643E" w:rsidP="0060643E">
      <w:pPr>
        <w:numPr>
          <w:ilvl w:val="0"/>
          <w:numId w:val="10"/>
        </w:numPr>
        <w:jc w:val="both"/>
        <w:rPr>
          <w:sz w:val="25"/>
          <w:szCs w:val="25"/>
        </w:rPr>
      </w:pPr>
      <w:r w:rsidRPr="00227D48">
        <w:rPr>
          <w:sz w:val="25"/>
          <w:szCs w:val="25"/>
        </w:rPr>
        <w:t xml:space="preserve">kakovost in prepoznavnost </w:t>
      </w:r>
      <w:r w:rsidR="000034CC">
        <w:rPr>
          <w:sz w:val="25"/>
          <w:szCs w:val="25"/>
        </w:rPr>
        <w:t>dogodka,</w:t>
      </w:r>
    </w:p>
    <w:p w14:paraId="220ACAA8" w14:textId="77777777" w:rsidR="0060643E" w:rsidRPr="00227D48" w:rsidRDefault="0060643E" w:rsidP="0060643E">
      <w:pPr>
        <w:numPr>
          <w:ilvl w:val="0"/>
          <w:numId w:val="10"/>
        </w:numPr>
        <w:jc w:val="both"/>
        <w:rPr>
          <w:sz w:val="25"/>
          <w:szCs w:val="25"/>
        </w:rPr>
      </w:pPr>
      <w:r>
        <w:rPr>
          <w:sz w:val="25"/>
          <w:szCs w:val="25"/>
        </w:rPr>
        <w:t>pomembnost</w:t>
      </w:r>
      <w:r w:rsidR="000034CC">
        <w:rPr>
          <w:sz w:val="25"/>
          <w:szCs w:val="25"/>
        </w:rPr>
        <w:t xml:space="preserve"> dogodka</w:t>
      </w:r>
      <w:r>
        <w:rPr>
          <w:sz w:val="25"/>
          <w:szCs w:val="25"/>
        </w:rPr>
        <w:t xml:space="preserve"> za občinski prostor</w:t>
      </w:r>
      <w:r w:rsidR="000034CC">
        <w:rPr>
          <w:sz w:val="25"/>
          <w:szCs w:val="25"/>
        </w:rPr>
        <w:t xml:space="preserve"> ali širše,</w:t>
      </w:r>
    </w:p>
    <w:p w14:paraId="130D438F" w14:textId="77777777" w:rsidR="0060643E" w:rsidRPr="00167BF4" w:rsidRDefault="00167BF4" w:rsidP="0060643E">
      <w:pPr>
        <w:numPr>
          <w:ilvl w:val="0"/>
          <w:numId w:val="10"/>
        </w:numPr>
        <w:jc w:val="both"/>
        <w:rPr>
          <w:sz w:val="25"/>
          <w:szCs w:val="25"/>
        </w:rPr>
      </w:pPr>
      <w:r w:rsidRPr="00167BF4">
        <w:t>realno in dokazljivo finančno ovrednotenje prireditve</w:t>
      </w:r>
      <w:r w:rsidR="0060643E" w:rsidRPr="00167BF4">
        <w:rPr>
          <w:sz w:val="25"/>
          <w:szCs w:val="25"/>
        </w:rPr>
        <w:t>,</w:t>
      </w:r>
    </w:p>
    <w:p w14:paraId="7EE58516" w14:textId="77777777" w:rsidR="0060643E" w:rsidRPr="00227D48" w:rsidRDefault="0060643E" w:rsidP="0060643E">
      <w:pPr>
        <w:numPr>
          <w:ilvl w:val="0"/>
          <w:numId w:val="10"/>
        </w:numPr>
        <w:jc w:val="both"/>
        <w:rPr>
          <w:sz w:val="25"/>
          <w:szCs w:val="25"/>
        </w:rPr>
      </w:pPr>
      <w:r w:rsidRPr="00227D48">
        <w:rPr>
          <w:sz w:val="25"/>
          <w:szCs w:val="25"/>
        </w:rPr>
        <w:t xml:space="preserve">dostopnost </w:t>
      </w:r>
      <w:r w:rsidR="000034CC">
        <w:rPr>
          <w:sz w:val="25"/>
          <w:szCs w:val="25"/>
        </w:rPr>
        <w:t>dogodka</w:t>
      </w:r>
      <w:r w:rsidRPr="00227D48">
        <w:rPr>
          <w:sz w:val="25"/>
          <w:szCs w:val="25"/>
        </w:rPr>
        <w:t xml:space="preserve"> </w:t>
      </w:r>
      <w:r w:rsidR="000034CC">
        <w:rPr>
          <w:sz w:val="25"/>
          <w:szCs w:val="25"/>
        </w:rPr>
        <w:t xml:space="preserve">širši </w:t>
      </w:r>
      <w:r w:rsidRPr="00227D48">
        <w:rPr>
          <w:sz w:val="25"/>
          <w:szCs w:val="25"/>
        </w:rPr>
        <w:t>javnosti</w:t>
      </w:r>
      <w:r>
        <w:rPr>
          <w:sz w:val="25"/>
          <w:szCs w:val="25"/>
        </w:rPr>
        <w:t>,</w:t>
      </w:r>
    </w:p>
    <w:p w14:paraId="462F896A" w14:textId="77777777" w:rsidR="0060643E" w:rsidRPr="00227D48" w:rsidRDefault="0060643E" w:rsidP="0060643E">
      <w:pPr>
        <w:numPr>
          <w:ilvl w:val="0"/>
          <w:numId w:val="10"/>
        </w:numPr>
        <w:jc w:val="both"/>
        <w:rPr>
          <w:sz w:val="25"/>
          <w:szCs w:val="25"/>
        </w:rPr>
      </w:pPr>
      <w:r w:rsidRPr="00227D48">
        <w:rPr>
          <w:sz w:val="25"/>
          <w:szCs w:val="25"/>
        </w:rPr>
        <w:t>inovativnost</w:t>
      </w:r>
      <w:r>
        <w:rPr>
          <w:sz w:val="25"/>
          <w:szCs w:val="25"/>
        </w:rPr>
        <w:t>,</w:t>
      </w:r>
    </w:p>
    <w:p w14:paraId="28B77B0E" w14:textId="17C0AB75" w:rsidR="0060643E" w:rsidRDefault="0060643E" w:rsidP="0060643E">
      <w:pPr>
        <w:numPr>
          <w:ilvl w:val="0"/>
          <w:numId w:val="10"/>
        </w:numPr>
        <w:jc w:val="both"/>
        <w:rPr>
          <w:sz w:val="25"/>
          <w:szCs w:val="25"/>
        </w:rPr>
      </w:pPr>
      <w:r w:rsidRPr="00227D48">
        <w:rPr>
          <w:sz w:val="25"/>
          <w:szCs w:val="25"/>
        </w:rPr>
        <w:t>tradicionaln</w:t>
      </w:r>
      <w:r w:rsidR="003D1843">
        <w:rPr>
          <w:sz w:val="25"/>
          <w:szCs w:val="25"/>
        </w:rPr>
        <w:t>ost</w:t>
      </w:r>
      <w:r>
        <w:rPr>
          <w:sz w:val="25"/>
          <w:szCs w:val="25"/>
        </w:rPr>
        <w:t>.</w:t>
      </w:r>
    </w:p>
    <w:p w14:paraId="21F88FDF" w14:textId="77777777" w:rsidR="0060643E" w:rsidRPr="00227D48" w:rsidRDefault="0060643E" w:rsidP="0060643E">
      <w:pPr>
        <w:ind w:left="720"/>
        <w:jc w:val="both"/>
        <w:rPr>
          <w:sz w:val="25"/>
          <w:szCs w:val="25"/>
        </w:rPr>
      </w:pPr>
    </w:p>
    <w:p w14:paraId="57B411F0" w14:textId="77777777" w:rsidR="0060643E" w:rsidRPr="005A3D43" w:rsidRDefault="0060643E" w:rsidP="0060643E">
      <w:pPr>
        <w:jc w:val="both"/>
        <w:rPr>
          <w:sz w:val="25"/>
          <w:szCs w:val="25"/>
        </w:rPr>
      </w:pPr>
      <w:r w:rsidRPr="005A3D43">
        <w:rPr>
          <w:sz w:val="25"/>
          <w:szCs w:val="25"/>
        </w:rPr>
        <w:t xml:space="preserve">V primerih, ko društvo pridobiva sredstva iz občinskega proračuna, na podlagi sofinanciranja dejavnosti društev, omejitev poslovanja, ki se nanaša na 35. člen Zakona o integriteti in preprečevanju korupcije, ne velja le pod pogojem, da se občinski svetnik </w:t>
      </w:r>
      <w:r w:rsidR="006A785E">
        <w:rPr>
          <w:sz w:val="25"/>
          <w:szCs w:val="25"/>
        </w:rPr>
        <w:t>Mestne o</w:t>
      </w:r>
      <w:r w:rsidRPr="005A3D43">
        <w:rPr>
          <w:sz w:val="25"/>
          <w:szCs w:val="25"/>
        </w:rPr>
        <w:t xml:space="preserve">bčine Krško </w:t>
      </w:r>
      <w:r w:rsidR="003E6625">
        <w:rPr>
          <w:sz w:val="25"/>
          <w:szCs w:val="25"/>
        </w:rPr>
        <w:t>-</w:t>
      </w:r>
      <w:r w:rsidRPr="005A3D43">
        <w:rPr>
          <w:sz w:val="25"/>
          <w:szCs w:val="25"/>
        </w:rPr>
        <w:t xml:space="preserve"> funkcionar oz. njegov družinski član (zakonec, otroci, posvojenci, starši, posvojitelji, bratje, sestre in osebe, ki s funkcionarjem živijo v skupnem gospodinjstvu ali v zunajzakonski skupnosti), ki je poslovodja (predsednik društva), član poslovodstva ali zakoniti zastopnik oz. če je več kot 5 % udeležen pri ustanoviteljskih pravicah, upravljanju ali kapitalu društva, izloči iz vseh faz odločanja o sklenitvi in izvedbi postopka dodeljevanja sredstev v javnem razpisu.</w:t>
      </w:r>
    </w:p>
    <w:p w14:paraId="3220F94F" w14:textId="77777777" w:rsidR="0060643E" w:rsidRDefault="0060643E" w:rsidP="0060643E">
      <w:pPr>
        <w:jc w:val="both"/>
        <w:rPr>
          <w:sz w:val="25"/>
          <w:szCs w:val="25"/>
        </w:rPr>
      </w:pPr>
    </w:p>
    <w:p w14:paraId="36090C5D" w14:textId="77777777" w:rsidR="0060643E" w:rsidRPr="00227D48" w:rsidRDefault="0060643E" w:rsidP="0060643E">
      <w:pPr>
        <w:jc w:val="both"/>
        <w:rPr>
          <w:sz w:val="25"/>
          <w:szCs w:val="25"/>
        </w:rPr>
      </w:pPr>
    </w:p>
    <w:p w14:paraId="142C1C43" w14:textId="77777777" w:rsidR="0060643E" w:rsidRPr="00227D48" w:rsidRDefault="0060643E" w:rsidP="0060643E">
      <w:pPr>
        <w:jc w:val="both"/>
        <w:rPr>
          <w:b/>
          <w:sz w:val="25"/>
          <w:szCs w:val="25"/>
        </w:rPr>
      </w:pPr>
      <w:r w:rsidRPr="00227D48">
        <w:rPr>
          <w:b/>
          <w:sz w:val="25"/>
          <w:szCs w:val="25"/>
        </w:rPr>
        <w:t>6. Vsebina vloge:</w:t>
      </w:r>
    </w:p>
    <w:p w14:paraId="7B44ECF6" w14:textId="77777777" w:rsidR="0060643E" w:rsidRPr="00227D48" w:rsidRDefault="0060643E" w:rsidP="0060643E">
      <w:pPr>
        <w:jc w:val="both"/>
        <w:rPr>
          <w:b/>
          <w:sz w:val="25"/>
          <w:szCs w:val="25"/>
        </w:rPr>
      </w:pPr>
    </w:p>
    <w:p w14:paraId="1E43832B" w14:textId="77777777" w:rsidR="0060643E" w:rsidRDefault="0060643E" w:rsidP="0060643E">
      <w:pPr>
        <w:numPr>
          <w:ilvl w:val="0"/>
          <w:numId w:val="6"/>
        </w:numPr>
        <w:jc w:val="both"/>
        <w:rPr>
          <w:sz w:val="25"/>
          <w:szCs w:val="25"/>
        </w:rPr>
      </w:pPr>
      <w:r w:rsidRPr="00227D48">
        <w:rPr>
          <w:sz w:val="25"/>
          <w:szCs w:val="25"/>
        </w:rPr>
        <w:t>NAZIV PRIREDITVE</w:t>
      </w:r>
      <w:r w:rsidR="00DB55E3">
        <w:rPr>
          <w:sz w:val="25"/>
          <w:szCs w:val="25"/>
        </w:rPr>
        <w:t>:</w:t>
      </w:r>
    </w:p>
    <w:p w14:paraId="1F0BCE62" w14:textId="77777777" w:rsidR="0060643E" w:rsidRPr="00227D48" w:rsidRDefault="0060643E" w:rsidP="0060643E">
      <w:pPr>
        <w:numPr>
          <w:ilvl w:val="0"/>
          <w:numId w:val="6"/>
        </w:numPr>
        <w:jc w:val="both"/>
        <w:rPr>
          <w:sz w:val="25"/>
          <w:szCs w:val="25"/>
        </w:rPr>
      </w:pPr>
      <w:r w:rsidRPr="00227D48">
        <w:rPr>
          <w:sz w:val="25"/>
          <w:szCs w:val="25"/>
        </w:rPr>
        <w:t>PODATKI O VLAGATELJU:</w:t>
      </w:r>
    </w:p>
    <w:p w14:paraId="22F93D33" w14:textId="77777777" w:rsidR="0060643E" w:rsidRPr="00227D48" w:rsidRDefault="0060643E" w:rsidP="0060643E">
      <w:pPr>
        <w:numPr>
          <w:ilvl w:val="1"/>
          <w:numId w:val="6"/>
        </w:numPr>
        <w:tabs>
          <w:tab w:val="clear" w:pos="1440"/>
          <w:tab w:val="num" w:pos="1080"/>
        </w:tabs>
        <w:ind w:left="1080"/>
        <w:jc w:val="both"/>
        <w:rPr>
          <w:sz w:val="25"/>
          <w:szCs w:val="25"/>
        </w:rPr>
      </w:pPr>
      <w:r>
        <w:rPr>
          <w:sz w:val="25"/>
          <w:szCs w:val="25"/>
        </w:rPr>
        <w:t>n</w:t>
      </w:r>
      <w:r w:rsidRPr="00227D48">
        <w:rPr>
          <w:sz w:val="25"/>
          <w:szCs w:val="25"/>
        </w:rPr>
        <w:t xml:space="preserve">aziv </w:t>
      </w:r>
      <w:r>
        <w:rPr>
          <w:sz w:val="25"/>
          <w:szCs w:val="25"/>
        </w:rPr>
        <w:t>-</w:t>
      </w:r>
      <w:r w:rsidRPr="00227D48">
        <w:rPr>
          <w:sz w:val="25"/>
          <w:szCs w:val="25"/>
        </w:rPr>
        <w:t xml:space="preserve"> ime in priimek</w:t>
      </w:r>
      <w:r w:rsidR="00F25291">
        <w:rPr>
          <w:sz w:val="25"/>
          <w:szCs w:val="25"/>
        </w:rPr>
        <w:t xml:space="preserve"> odgovorne osebe</w:t>
      </w:r>
      <w:r w:rsidR="00DB55E3">
        <w:rPr>
          <w:sz w:val="25"/>
          <w:szCs w:val="25"/>
        </w:rPr>
        <w:t>:</w:t>
      </w:r>
    </w:p>
    <w:p w14:paraId="4EAD9ED3"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naslov</w:t>
      </w:r>
      <w:r w:rsidR="00DB55E3">
        <w:rPr>
          <w:sz w:val="25"/>
          <w:szCs w:val="25"/>
        </w:rPr>
        <w:t>:</w:t>
      </w:r>
    </w:p>
    <w:p w14:paraId="75B2E18F"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telefon</w:t>
      </w:r>
      <w:r w:rsidR="00DB55E3">
        <w:rPr>
          <w:sz w:val="25"/>
          <w:szCs w:val="25"/>
        </w:rPr>
        <w:t>:</w:t>
      </w:r>
    </w:p>
    <w:p w14:paraId="6A843424"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krajevna skupnost</w:t>
      </w:r>
      <w:r w:rsidR="007D4461">
        <w:rPr>
          <w:sz w:val="25"/>
          <w:szCs w:val="25"/>
        </w:rPr>
        <w:t>/mestna četrt:</w:t>
      </w:r>
    </w:p>
    <w:p w14:paraId="6CD13965"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e- pošta</w:t>
      </w:r>
      <w:r w:rsidR="00DB55E3">
        <w:rPr>
          <w:sz w:val="25"/>
          <w:szCs w:val="25"/>
        </w:rPr>
        <w:t>:</w:t>
      </w:r>
    </w:p>
    <w:p w14:paraId="3193BC3F"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 xml:space="preserve">št. </w:t>
      </w:r>
      <w:r w:rsidR="00AB2396">
        <w:rPr>
          <w:sz w:val="25"/>
          <w:szCs w:val="25"/>
        </w:rPr>
        <w:t>t</w:t>
      </w:r>
      <w:r w:rsidRPr="00227D48">
        <w:rPr>
          <w:sz w:val="25"/>
          <w:szCs w:val="25"/>
        </w:rPr>
        <w:t>ransakcijskega računa</w:t>
      </w:r>
      <w:r w:rsidR="00DB55E3">
        <w:rPr>
          <w:sz w:val="25"/>
          <w:szCs w:val="25"/>
        </w:rPr>
        <w:t>:</w:t>
      </w:r>
    </w:p>
    <w:p w14:paraId="0BA98DBD"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davčna številka</w:t>
      </w:r>
      <w:r w:rsidR="00DB55E3">
        <w:rPr>
          <w:sz w:val="25"/>
          <w:szCs w:val="25"/>
        </w:rPr>
        <w:t>:</w:t>
      </w:r>
    </w:p>
    <w:p w14:paraId="02AF3EC4"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pravno organizacijska oblika (društvo, ustanova, drugo)</w:t>
      </w:r>
      <w:r w:rsidR="00DB55E3">
        <w:rPr>
          <w:sz w:val="25"/>
          <w:szCs w:val="25"/>
        </w:rPr>
        <w:t>:</w:t>
      </w:r>
    </w:p>
    <w:p w14:paraId="18079409" w14:textId="77777777" w:rsidR="0060643E" w:rsidRPr="00227D48" w:rsidRDefault="00DB55E3" w:rsidP="0060643E">
      <w:pPr>
        <w:numPr>
          <w:ilvl w:val="1"/>
          <w:numId w:val="6"/>
        </w:numPr>
        <w:tabs>
          <w:tab w:val="clear" w:pos="1440"/>
          <w:tab w:val="num" w:pos="1080"/>
        </w:tabs>
        <w:ind w:left="1080"/>
        <w:jc w:val="both"/>
        <w:rPr>
          <w:sz w:val="25"/>
          <w:szCs w:val="25"/>
        </w:rPr>
      </w:pPr>
      <w:r>
        <w:rPr>
          <w:sz w:val="25"/>
          <w:szCs w:val="25"/>
        </w:rPr>
        <w:t xml:space="preserve">št. </w:t>
      </w:r>
      <w:r w:rsidR="00333E39">
        <w:rPr>
          <w:sz w:val="25"/>
          <w:szCs w:val="25"/>
        </w:rPr>
        <w:t>č</w:t>
      </w:r>
      <w:r>
        <w:rPr>
          <w:sz w:val="25"/>
          <w:szCs w:val="25"/>
        </w:rPr>
        <w:t>lanov:</w:t>
      </w:r>
    </w:p>
    <w:p w14:paraId="75C6E4E6" w14:textId="77777777" w:rsidR="0060643E" w:rsidRPr="00227D48" w:rsidRDefault="0060643E" w:rsidP="0060643E">
      <w:pPr>
        <w:numPr>
          <w:ilvl w:val="1"/>
          <w:numId w:val="6"/>
        </w:numPr>
        <w:tabs>
          <w:tab w:val="clear" w:pos="1440"/>
          <w:tab w:val="num" w:pos="1080"/>
        </w:tabs>
        <w:ind w:left="1080"/>
        <w:jc w:val="both"/>
        <w:rPr>
          <w:sz w:val="25"/>
          <w:szCs w:val="25"/>
        </w:rPr>
      </w:pPr>
      <w:r w:rsidRPr="00227D48">
        <w:rPr>
          <w:sz w:val="25"/>
          <w:szCs w:val="25"/>
        </w:rPr>
        <w:t xml:space="preserve">podatki o kontaktni osebi oz. odgovorni osebi prireditve (telefon, </w:t>
      </w:r>
      <w:proofErr w:type="spellStart"/>
      <w:r w:rsidRPr="00227D48">
        <w:rPr>
          <w:sz w:val="25"/>
          <w:szCs w:val="25"/>
        </w:rPr>
        <w:t>fax</w:t>
      </w:r>
      <w:proofErr w:type="spellEnd"/>
      <w:r w:rsidRPr="00227D48">
        <w:rPr>
          <w:sz w:val="25"/>
          <w:szCs w:val="25"/>
        </w:rPr>
        <w:t>, e-pošta)</w:t>
      </w:r>
      <w:r w:rsidR="00DB55E3">
        <w:rPr>
          <w:sz w:val="25"/>
          <w:szCs w:val="25"/>
        </w:rPr>
        <w:t>:</w:t>
      </w:r>
    </w:p>
    <w:p w14:paraId="6A485545" w14:textId="77777777" w:rsidR="0060643E" w:rsidRDefault="0060643E" w:rsidP="0060643E">
      <w:pPr>
        <w:numPr>
          <w:ilvl w:val="0"/>
          <w:numId w:val="6"/>
        </w:numPr>
        <w:jc w:val="both"/>
        <w:rPr>
          <w:sz w:val="25"/>
          <w:szCs w:val="25"/>
        </w:rPr>
      </w:pPr>
      <w:r w:rsidRPr="00227D48">
        <w:rPr>
          <w:sz w:val="25"/>
          <w:szCs w:val="25"/>
        </w:rPr>
        <w:t>PODATKI O PRIREDITV</w:t>
      </w:r>
      <w:r>
        <w:rPr>
          <w:sz w:val="25"/>
          <w:szCs w:val="25"/>
        </w:rPr>
        <w:t>I</w:t>
      </w:r>
      <w:r w:rsidRPr="00227D48">
        <w:rPr>
          <w:sz w:val="25"/>
          <w:szCs w:val="25"/>
        </w:rPr>
        <w:t xml:space="preserve"> (kratek opis</w:t>
      </w:r>
      <w:r w:rsidR="00DB55E3">
        <w:rPr>
          <w:sz w:val="25"/>
          <w:szCs w:val="25"/>
        </w:rPr>
        <w:t xml:space="preserve"> ali priloga: datum, ura, lokacija,</w:t>
      </w:r>
      <w:r w:rsidR="00121F51">
        <w:rPr>
          <w:sz w:val="25"/>
          <w:szCs w:val="25"/>
        </w:rPr>
        <w:t xml:space="preserve"> tradicionalnost</w:t>
      </w:r>
      <w:r w:rsidR="00DB55E3">
        <w:rPr>
          <w:sz w:val="25"/>
          <w:szCs w:val="25"/>
        </w:rPr>
        <w:t>…</w:t>
      </w:r>
      <w:r w:rsidRPr="00227D48">
        <w:rPr>
          <w:sz w:val="25"/>
          <w:szCs w:val="25"/>
        </w:rPr>
        <w:t>)</w:t>
      </w:r>
    </w:p>
    <w:p w14:paraId="3DD1FBF7" w14:textId="77777777" w:rsidR="00F60548" w:rsidRDefault="00F60548" w:rsidP="00F60548">
      <w:pPr>
        <w:ind w:left="720"/>
        <w:jc w:val="both"/>
        <w:rPr>
          <w:sz w:val="25"/>
          <w:szCs w:val="25"/>
        </w:rPr>
      </w:pPr>
    </w:p>
    <w:p w14:paraId="73FC32DF" w14:textId="77777777" w:rsidR="0060643E" w:rsidRPr="00227D48" w:rsidRDefault="0060643E" w:rsidP="0060643E">
      <w:pPr>
        <w:numPr>
          <w:ilvl w:val="0"/>
          <w:numId w:val="6"/>
        </w:numPr>
        <w:jc w:val="both"/>
        <w:rPr>
          <w:sz w:val="25"/>
          <w:szCs w:val="25"/>
        </w:rPr>
      </w:pPr>
      <w:r w:rsidRPr="00227D48">
        <w:rPr>
          <w:sz w:val="25"/>
          <w:szCs w:val="25"/>
        </w:rPr>
        <w:t>FINANČNA KONSTRUKCIJA PRIREDITVE:</w:t>
      </w:r>
    </w:p>
    <w:p w14:paraId="2D388A0D" w14:textId="77777777" w:rsidR="0060643E" w:rsidRPr="00227D48" w:rsidRDefault="0060643E" w:rsidP="0060643E">
      <w:pPr>
        <w:numPr>
          <w:ilvl w:val="1"/>
          <w:numId w:val="6"/>
        </w:numPr>
        <w:jc w:val="both"/>
        <w:rPr>
          <w:sz w:val="25"/>
          <w:szCs w:val="25"/>
        </w:rPr>
      </w:pPr>
      <w:r w:rsidRPr="00227D48">
        <w:rPr>
          <w:sz w:val="25"/>
          <w:szCs w:val="25"/>
        </w:rPr>
        <w:t>vrednost projekta</w:t>
      </w:r>
      <w:r>
        <w:rPr>
          <w:sz w:val="25"/>
          <w:szCs w:val="25"/>
        </w:rPr>
        <w:t xml:space="preserve"> skupaj</w:t>
      </w:r>
      <w:r w:rsidR="00DB55E3">
        <w:rPr>
          <w:sz w:val="25"/>
          <w:szCs w:val="25"/>
        </w:rPr>
        <w:t>:</w:t>
      </w:r>
    </w:p>
    <w:p w14:paraId="6D14E412" w14:textId="77777777" w:rsidR="0060643E" w:rsidRPr="00227D48" w:rsidRDefault="0060643E" w:rsidP="0060643E">
      <w:pPr>
        <w:numPr>
          <w:ilvl w:val="1"/>
          <w:numId w:val="6"/>
        </w:numPr>
        <w:jc w:val="both"/>
        <w:rPr>
          <w:sz w:val="25"/>
          <w:szCs w:val="25"/>
        </w:rPr>
      </w:pPr>
      <w:r w:rsidRPr="00227D48">
        <w:rPr>
          <w:sz w:val="25"/>
          <w:szCs w:val="25"/>
        </w:rPr>
        <w:t>lastna sredstva</w:t>
      </w:r>
      <w:r w:rsidR="00DB55E3">
        <w:rPr>
          <w:sz w:val="25"/>
          <w:szCs w:val="25"/>
        </w:rPr>
        <w:t>:</w:t>
      </w:r>
    </w:p>
    <w:p w14:paraId="557E6E17" w14:textId="77777777" w:rsidR="0060643E" w:rsidRPr="00227D48" w:rsidRDefault="0060643E" w:rsidP="0060643E">
      <w:pPr>
        <w:numPr>
          <w:ilvl w:val="1"/>
          <w:numId w:val="6"/>
        </w:numPr>
        <w:jc w:val="both"/>
        <w:rPr>
          <w:sz w:val="25"/>
          <w:szCs w:val="25"/>
        </w:rPr>
      </w:pPr>
      <w:r w:rsidRPr="00227D48">
        <w:rPr>
          <w:sz w:val="25"/>
          <w:szCs w:val="25"/>
        </w:rPr>
        <w:t>sofinanciranje iz drugih virov</w:t>
      </w:r>
      <w:r w:rsidR="00DB55E3">
        <w:rPr>
          <w:sz w:val="25"/>
          <w:szCs w:val="25"/>
        </w:rPr>
        <w:t>:</w:t>
      </w:r>
    </w:p>
    <w:p w14:paraId="6E524364" w14:textId="77777777" w:rsidR="0060643E" w:rsidRPr="00227D48" w:rsidRDefault="0060643E" w:rsidP="0060643E">
      <w:pPr>
        <w:numPr>
          <w:ilvl w:val="1"/>
          <w:numId w:val="6"/>
        </w:numPr>
        <w:jc w:val="both"/>
        <w:rPr>
          <w:sz w:val="25"/>
          <w:szCs w:val="25"/>
        </w:rPr>
      </w:pPr>
      <w:r w:rsidRPr="00227D48">
        <w:rPr>
          <w:sz w:val="25"/>
          <w:szCs w:val="25"/>
        </w:rPr>
        <w:t xml:space="preserve">pričakovanja </w:t>
      </w:r>
      <w:r w:rsidR="00DB55E3">
        <w:rPr>
          <w:sz w:val="25"/>
          <w:szCs w:val="25"/>
        </w:rPr>
        <w:t xml:space="preserve">s strani </w:t>
      </w:r>
      <w:r w:rsidR="009E51AF">
        <w:rPr>
          <w:sz w:val="25"/>
          <w:szCs w:val="25"/>
        </w:rPr>
        <w:t>Mestne o</w:t>
      </w:r>
      <w:r w:rsidRPr="00227D48">
        <w:rPr>
          <w:sz w:val="25"/>
          <w:szCs w:val="25"/>
        </w:rPr>
        <w:t>bčine</w:t>
      </w:r>
      <w:r w:rsidR="00DB55E3">
        <w:rPr>
          <w:sz w:val="25"/>
          <w:szCs w:val="25"/>
        </w:rPr>
        <w:t xml:space="preserve"> Krško:</w:t>
      </w:r>
    </w:p>
    <w:p w14:paraId="64F047C4" w14:textId="77777777" w:rsidR="0060643E" w:rsidRPr="00AB2396" w:rsidRDefault="00AB2396" w:rsidP="00EF724C">
      <w:pPr>
        <w:numPr>
          <w:ilvl w:val="0"/>
          <w:numId w:val="6"/>
        </w:numPr>
        <w:jc w:val="both"/>
        <w:rPr>
          <w:sz w:val="25"/>
          <w:szCs w:val="25"/>
        </w:rPr>
      </w:pPr>
      <w:r>
        <w:rPr>
          <w:sz w:val="25"/>
          <w:szCs w:val="25"/>
        </w:rPr>
        <w:t>IZJAVA VLAGATELJA</w:t>
      </w:r>
    </w:p>
    <w:p w14:paraId="70FE0E88" w14:textId="77777777" w:rsidR="0060643E" w:rsidRPr="00AB2396" w:rsidRDefault="0060643E" w:rsidP="0060643E">
      <w:pPr>
        <w:numPr>
          <w:ilvl w:val="0"/>
          <w:numId w:val="6"/>
        </w:numPr>
        <w:jc w:val="both"/>
        <w:rPr>
          <w:sz w:val="25"/>
          <w:szCs w:val="25"/>
        </w:rPr>
      </w:pPr>
      <w:r w:rsidRPr="00227D48">
        <w:rPr>
          <w:sz w:val="25"/>
          <w:szCs w:val="25"/>
        </w:rPr>
        <w:t>POGO</w:t>
      </w:r>
      <w:r w:rsidR="00AB2396">
        <w:rPr>
          <w:sz w:val="25"/>
          <w:szCs w:val="25"/>
        </w:rPr>
        <w:t>DBA O SOFINANCIRANJU PRIREDITVE</w:t>
      </w:r>
    </w:p>
    <w:p w14:paraId="5D805990" w14:textId="77777777" w:rsidR="00DB55E3" w:rsidRPr="00AB2396" w:rsidRDefault="00DB55E3" w:rsidP="00DB55E3"/>
    <w:p w14:paraId="1FF8C15B" w14:textId="77777777" w:rsidR="0060643E" w:rsidRPr="00227D48" w:rsidRDefault="0060643E" w:rsidP="0060643E">
      <w:pPr>
        <w:numPr>
          <w:ilvl w:val="0"/>
          <w:numId w:val="11"/>
        </w:numPr>
        <w:jc w:val="both"/>
        <w:rPr>
          <w:b/>
          <w:sz w:val="25"/>
          <w:szCs w:val="25"/>
        </w:rPr>
      </w:pPr>
      <w:r w:rsidRPr="00227D48">
        <w:rPr>
          <w:b/>
          <w:sz w:val="25"/>
          <w:szCs w:val="25"/>
        </w:rPr>
        <w:t>Rok za prijavo in način prijave:</w:t>
      </w:r>
    </w:p>
    <w:p w14:paraId="251E83F2" w14:textId="77777777" w:rsidR="0060643E" w:rsidRPr="00227D48" w:rsidRDefault="0060643E" w:rsidP="0060643E">
      <w:pPr>
        <w:jc w:val="both"/>
        <w:rPr>
          <w:b/>
          <w:sz w:val="25"/>
          <w:szCs w:val="25"/>
        </w:rPr>
      </w:pPr>
    </w:p>
    <w:p w14:paraId="1EB8A41F" w14:textId="132AB046" w:rsidR="0060643E" w:rsidRPr="00A3598F" w:rsidRDefault="004D1AF3" w:rsidP="0060643E">
      <w:pPr>
        <w:jc w:val="both"/>
        <w:rPr>
          <w:sz w:val="25"/>
          <w:szCs w:val="25"/>
        </w:rPr>
      </w:pPr>
      <w:r w:rsidRPr="006637DA">
        <w:rPr>
          <w:b/>
          <w:bCs/>
          <w:sz w:val="25"/>
          <w:szCs w:val="25"/>
        </w:rPr>
        <w:t>E -v</w:t>
      </w:r>
      <w:r w:rsidR="0060643E" w:rsidRPr="006637DA">
        <w:rPr>
          <w:b/>
          <w:bCs/>
          <w:sz w:val="25"/>
          <w:szCs w:val="25"/>
        </w:rPr>
        <w:t>loge</w:t>
      </w:r>
      <w:r w:rsidR="0060643E" w:rsidRPr="00A3598F">
        <w:rPr>
          <w:sz w:val="25"/>
          <w:szCs w:val="25"/>
        </w:rPr>
        <w:t xml:space="preserve"> z vsemi potrebnimi </w:t>
      </w:r>
      <w:r w:rsidR="00DB55E3" w:rsidRPr="00A3598F">
        <w:rPr>
          <w:sz w:val="25"/>
          <w:szCs w:val="25"/>
        </w:rPr>
        <w:t>podatki in prilogami</w:t>
      </w:r>
      <w:r w:rsidR="0060643E" w:rsidRPr="00A3598F">
        <w:rPr>
          <w:sz w:val="25"/>
          <w:szCs w:val="25"/>
        </w:rPr>
        <w:t xml:space="preserve"> </w:t>
      </w:r>
      <w:r w:rsidR="006C6545" w:rsidRPr="00A3598F">
        <w:rPr>
          <w:sz w:val="25"/>
          <w:szCs w:val="25"/>
        </w:rPr>
        <w:t xml:space="preserve">opredeljenimi v tem razpisu </w:t>
      </w:r>
      <w:r w:rsidR="0060643E" w:rsidRPr="00A3598F">
        <w:rPr>
          <w:sz w:val="25"/>
          <w:szCs w:val="25"/>
        </w:rPr>
        <w:t xml:space="preserve"> morajo </w:t>
      </w:r>
      <w:r w:rsidRPr="00A3598F">
        <w:rPr>
          <w:sz w:val="25"/>
          <w:szCs w:val="25"/>
        </w:rPr>
        <w:t>biti oddane</w:t>
      </w:r>
      <w:r w:rsidR="0060643E" w:rsidRPr="00A3598F">
        <w:rPr>
          <w:sz w:val="25"/>
          <w:szCs w:val="25"/>
        </w:rPr>
        <w:t xml:space="preserve"> najkasneje </w:t>
      </w:r>
      <w:r w:rsidR="0060643E" w:rsidRPr="00A3598F">
        <w:rPr>
          <w:b/>
          <w:sz w:val="25"/>
          <w:szCs w:val="25"/>
        </w:rPr>
        <w:t xml:space="preserve">do </w:t>
      </w:r>
      <w:r w:rsidR="00CB72D9" w:rsidRPr="00A3598F">
        <w:rPr>
          <w:b/>
          <w:sz w:val="25"/>
          <w:szCs w:val="25"/>
        </w:rPr>
        <w:t>petka</w:t>
      </w:r>
      <w:r w:rsidR="001A19AE" w:rsidRPr="00A3598F">
        <w:rPr>
          <w:b/>
          <w:sz w:val="25"/>
          <w:szCs w:val="25"/>
        </w:rPr>
        <w:t xml:space="preserve">, </w:t>
      </w:r>
      <w:r w:rsidR="00F60548">
        <w:rPr>
          <w:b/>
          <w:sz w:val="25"/>
          <w:szCs w:val="25"/>
        </w:rPr>
        <w:t>3</w:t>
      </w:r>
      <w:r w:rsidR="0060643E" w:rsidRPr="00A3598F">
        <w:rPr>
          <w:b/>
          <w:sz w:val="25"/>
          <w:szCs w:val="25"/>
        </w:rPr>
        <w:t xml:space="preserve">. </w:t>
      </w:r>
      <w:r w:rsidR="00BE32AD">
        <w:rPr>
          <w:b/>
          <w:sz w:val="25"/>
          <w:szCs w:val="25"/>
        </w:rPr>
        <w:t>april</w:t>
      </w:r>
      <w:r w:rsidR="0060643E" w:rsidRPr="00A3598F">
        <w:rPr>
          <w:b/>
          <w:sz w:val="25"/>
          <w:szCs w:val="25"/>
        </w:rPr>
        <w:t xml:space="preserve"> </w:t>
      </w:r>
      <w:r w:rsidR="008A6790" w:rsidRPr="00A3598F">
        <w:rPr>
          <w:b/>
          <w:sz w:val="25"/>
          <w:szCs w:val="25"/>
        </w:rPr>
        <w:t>202</w:t>
      </w:r>
      <w:r w:rsidR="003D1843">
        <w:rPr>
          <w:b/>
          <w:sz w:val="25"/>
          <w:szCs w:val="25"/>
        </w:rPr>
        <w:t>6</w:t>
      </w:r>
      <w:r w:rsidR="0060643E" w:rsidRPr="00A3598F">
        <w:rPr>
          <w:sz w:val="25"/>
          <w:szCs w:val="25"/>
        </w:rPr>
        <w:t xml:space="preserve"> na naslov: </w:t>
      </w:r>
      <w:r w:rsidR="006A785E" w:rsidRPr="00A3598F">
        <w:rPr>
          <w:sz w:val="25"/>
          <w:szCs w:val="25"/>
        </w:rPr>
        <w:t xml:space="preserve">MESTNA </w:t>
      </w:r>
      <w:r w:rsidR="0060643E" w:rsidRPr="00A3598F">
        <w:rPr>
          <w:sz w:val="25"/>
          <w:szCs w:val="25"/>
        </w:rPr>
        <w:t>OBČINA KRŠKO, Kabinet župana, CKŽ 14, 8270 Krško</w:t>
      </w:r>
    </w:p>
    <w:p w14:paraId="2C7CFE7F" w14:textId="77777777" w:rsidR="0060643E" w:rsidRPr="00227D48" w:rsidRDefault="0060643E" w:rsidP="0060643E">
      <w:pPr>
        <w:jc w:val="both"/>
        <w:rPr>
          <w:b/>
          <w:sz w:val="25"/>
          <w:szCs w:val="25"/>
        </w:rPr>
      </w:pPr>
    </w:p>
    <w:p w14:paraId="523C21AE" w14:textId="77777777" w:rsidR="0060643E" w:rsidRPr="00227D48" w:rsidRDefault="0060643E" w:rsidP="0060643E">
      <w:pPr>
        <w:numPr>
          <w:ilvl w:val="0"/>
          <w:numId w:val="11"/>
        </w:numPr>
        <w:jc w:val="both"/>
        <w:rPr>
          <w:b/>
          <w:sz w:val="25"/>
          <w:szCs w:val="25"/>
        </w:rPr>
      </w:pPr>
      <w:r w:rsidRPr="00227D48">
        <w:rPr>
          <w:b/>
          <w:sz w:val="25"/>
          <w:szCs w:val="25"/>
        </w:rPr>
        <w:t>Obravnava vlog</w:t>
      </w:r>
      <w:r w:rsidR="0090393C">
        <w:rPr>
          <w:b/>
          <w:sz w:val="25"/>
          <w:szCs w:val="25"/>
        </w:rPr>
        <w:t>:</w:t>
      </w:r>
    </w:p>
    <w:p w14:paraId="67E4FE5A" w14:textId="77777777" w:rsidR="0060643E" w:rsidRPr="00227D48" w:rsidRDefault="0060643E" w:rsidP="0060643E">
      <w:pPr>
        <w:jc w:val="both"/>
        <w:rPr>
          <w:b/>
          <w:sz w:val="25"/>
          <w:szCs w:val="25"/>
        </w:rPr>
      </w:pPr>
    </w:p>
    <w:p w14:paraId="56FEC359" w14:textId="77777777" w:rsidR="0060643E" w:rsidRPr="00227D48" w:rsidRDefault="0060643E" w:rsidP="0060643E">
      <w:pPr>
        <w:numPr>
          <w:ilvl w:val="1"/>
          <w:numId w:val="8"/>
        </w:numPr>
        <w:tabs>
          <w:tab w:val="clear" w:pos="1440"/>
        </w:tabs>
        <w:ind w:left="709"/>
        <w:jc w:val="both"/>
        <w:rPr>
          <w:sz w:val="25"/>
          <w:szCs w:val="25"/>
        </w:rPr>
      </w:pPr>
      <w:r w:rsidRPr="00227D48">
        <w:rPr>
          <w:sz w:val="25"/>
          <w:szCs w:val="25"/>
        </w:rPr>
        <w:t xml:space="preserve">Odpiranje vlog bo </w:t>
      </w:r>
      <w:r w:rsidR="00283375">
        <w:rPr>
          <w:sz w:val="25"/>
          <w:szCs w:val="25"/>
        </w:rPr>
        <w:t>potekalo</w:t>
      </w:r>
      <w:r w:rsidRPr="00227D48">
        <w:rPr>
          <w:sz w:val="25"/>
          <w:szCs w:val="25"/>
        </w:rPr>
        <w:t xml:space="preserve"> v roku treh delovnih dni od poteka roka za oddajo vlog. Odpiranje ne bo javno.</w:t>
      </w:r>
    </w:p>
    <w:p w14:paraId="06990274" w14:textId="18B311EC" w:rsidR="0060643E" w:rsidRPr="00227D48" w:rsidRDefault="0060643E" w:rsidP="0060643E">
      <w:pPr>
        <w:numPr>
          <w:ilvl w:val="1"/>
          <w:numId w:val="8"/>
        </w:numPr>
        <w:tabs>
          <w:tab w:val="clear" w:pos="1440"/>
        </w:tabs>
        <w:ind w:left="709"/>
        <w:jc w:val="both"/>
        <w:rPr>
          <w:sz w:val="25"/>
          <w:szCs w:val="25"/>
        </w:rPr>
      </w:pPr>
      <w:r w:rsidRPr="00227D48">
        <w:rPr>
          <w:sz w:val="25"/>
          <w:szCs w:val="25"/>
        </w:rPr>
        <w:t xml:space="preserve">Vloge bo odpirala in obravnavala ter pripravila predloge za dodelitev sredstev </w:t>
      </w:r>
      <w:r w:rsidR="00DB55E3" w:rsidRPr="003E6625">
        <w:rPr>
          <w:sz w:val="25"/>
          <w:szCs w:val="25"/>
        </w:rPr>
        <w:t xml:space="preserve">Komisija za izvedbo praznika </w:t>
      </w:r>
      <w:r w:rsidR="006A785E">
        <w:rPr>
          <w:sz w:val="25"/>
          <w:szCs w:val="25"/>
        </w:rPr>
        <w:t xml:space="preserve">mestne </w:t>
      </w:r>
      <w:r w:rsidR="00DB55E3" w:rsidRPr="003E6625">
        <w:rPr>
          <w:sz w:val="25"/>
          <w:szCs w:val="25"/>
        </w:rPr>
        <w:t xml:space="preserve">občine Krško </w:t>
      </w:r>
      <w:r w:rsidR="008A6790">
        <w:rPr>
          <w:sz w:val="25"/>
          <w:szCs w:val="25"/>
        </w:rPr>
        <w:t>202</w:t>
      </w:r>
      <w:r w:rsidR="003D1843">
        <w:rPr>
          <w:sz w:val="25"/>
          <w:szCs w:val="25"/>
        </w:rPr>
        <w:t>6</w:t>
      </w:r>
      <w:r w:rsidRPr="00227D48">
        <w:rPr>
          <w:sz w:val="25"/>
          <w:szCs w:val="25"/>
        </w:rPr>
        <w:t>.</w:t>
      </w:r>
    </w:p>
    <w:p w14:paraId="36FFDCCE" w14:textId="77777777" w:rsidR="0060643E" w:rsidRPr="00227D48" w:rsidRDefault="0060643E" w:rsidP="0060643E">
      <w:pPr>
        <w:numPr>
          <w:ilvl w:val="1"/>
          <w:numId w:val="8"/>
        </w:numPr>
        <w:tabs>
          <w:tab w:val="clear" w:pos="1440"/>
        </w:tabs>
        <w:ind w:left="709"/>
        <w:jc w:val="both"/>
        <w:rPr>
          <w:sz w:val="25"/>
          <w:szCs w:val="25"/>
        </w:rPr>
      </w:pPr>
      <w:r w:rsidRPr="00227D48">
        <w:rPr>
          <w:sz w:val="25"/>
          <w:szCs w:val="25"/>
        </w:rPr>
        <w:t xml:space="preserve">Vlagatelje nepopolnih vlog bo komisija </w:t>
      </w:r>
      <w:r>
        <w:rPr>
          <w:sz w:val="25"/>
          <w:szCs w:val="25"/>
        </w:rPr>
        <w:t>pisno</w:t>
      </w:r>
      <w:r w:rsidRPr="00227D48">
        <w:rPr>
          <w:sz w:val="25"/>
          <w:szCs w:val="25"/>
        </w:rPr>
        <w:t xml:space="preserve"> pozvala k dopolnitvi. Nepopolna vloga, ki jo predlagatelj v dogovorjenem roku ne bo dopolnil, se zavrže. </w:t>
      </w:r>
    </w:p>
    <w:p w14:paraId="10C69B50" w14:textId="77777777" w:rsidR="0060643E" w:rsidRPr="00227D48" w:rsidRDefault="0060643E" w:rsidP="0060643E">
      <w:pPr>
        <w:numPr>
          <w:ilvl w:val="1"/>
          <w:numId w:val="8"/>
        </w:numPr>
        <w:tabs>
          <w:tab w:val="clear" w:pos="1440"/>
        </w:tabs>
        <w:ind w:left="709"/>
        <w:jc w:val="both"/>
        <w:rPr>
          <w:sz w:val="25"/>
          <w:szCs w:val="25"/>
        </w:rPr>
      </w:pPr>
      <w:r w:rsidRPr="00227D48">
        <w:rPr>
          <w:sz w:val="25"/>
          <w:szCs w:val="25"/>
        </w:rPr>
        <w:t>Prepozno prejete vloge se zavržejo, neutemeljene pa zavrnejo.</w:t>
      </w:r>
    </w:p>
    <w:p w14:paraId="2E4102B0" w14:textId="77777777" w:rsidR="0060643E" w:rsidRPr="00227D48" w:rsidRDefault="0060643E" w:rsidP="0060643E">
      <w:pPr>
        <w:numPr>
          <w:ilvl w:val="1"/>
          <w:numId w:val="8"/>
        </w:numPr>
        <w:tabs>
          <w:tab w:val="clear" w:pos="1440"/>
        </w:tabs>
        <w:ind w:left="709"/>
        <w:jc w:val="both"/>
        <w:rPr>
          <w:sz w:val="25"/>
          <w:szCs w:val="25"/>
        </w:rPr>
      </w:pPr>
      <w:r w:rsidRPr="00227D48">
        <w:rPr>
          <w:sz w:val="25"/>
          <w:szCs w:val="25"/>
        </w:rPr>
        <w:t xml:space="preserve">Na podlagi predloga prejemnikov sredstev, komisija </w:t>
      </w:r>
      <w:r w:rsidR="000E70FC">
        <w:rPr>
          <w:sz w:val="25"/>
          <w:szCs w:val="25"/>
        </w:rPr>
        <w:t>pripravi predlog prejemnikov nepovratnih sredstev. Župan izda sklep o dodelitvi sredstev.</w:t>
      </w:r>
      <w:r w:rsidRPr="00227D48">
        <w:rPr>
          <w:sz w:val="25"/>
          <w:szCs w:val="25"/>
        </w:rPr>
        <w:t xml:space="preserve">  Obvestila</w:t>
      </w:r>
      <w:r w:rsidR="000E70FC">
        <w:rPr>
          <w:sz w:val="25"/>
          <w:szCs w:val="25"/>
        </w:rPr>
        <w:t xml:space="preserve">  o prejemu sredstev in uvrstitvi v program prireditev, prejme organizator</w:t>
      </w:r>
      <w:r w:rsidR="00C74F4C">
        <w:rPr>
          <w:sz w:val="25"/>
          <w:szCs w:val="25"/>
        </w:rPr>
        <w:t xml:space="preserve"> v roku 8</w:t>
      </w:r>
      <w:r w:rsidRPr="00227D48">
        <w:rPr>
          <w:sz w:val="25"/>
          <w:szCs w:val="25"/>
        </w:rPr>
        <w:t xml:space="preserve"> </w:t>
      </w:r>
      <w:r w:rsidR="0090393C">
        <w:rPr>
          <w:sz w:val="25"/>
          <w:szCs w:val="25"/>
        </w:rPr>
        <w:t xml:space="preserve">delovnih </w:t>
      </w:r>
      <w:r w:rsidRPr="00227D48">
        <w:rPr>
          <w:sz w:val="25"/>
          <w:szCs w:val="25"/>
        </w:rPr>
        <w:t>dni</w:t>
      </w:r>
      <w:r>
        <w:rPr>
          <w:sz w:val="25"/>
          <w:szCs w:val="25"/>
        </w:rPr>
        <w:t xml:space="preserve"> od odpiranja vlog</w:t>
      </w:r>
      <w:r w:rsidRPr="00227D48">
        <w:rPr>
          <w:sz w:val="25"/>
          <w:szCs w:val="25"/>
        </w:rPr>
        <w:t>.</w:t>
      </w:r>
    </w:p>
    <w:p w14:paraId="0F10DD60" w14:textId="77777777" w:rsidR="0060643E" w:rsidRPr="00121F51" w:rsidRDefault="0060643E" w:rsidP="000B24E5">
      <w:pPr>
        <w:numPr>
          <w:ilvl w:val="1"/>
          <w:numId w:val="8"/>
        </w:numPr>
        <w:tabs>
          <w:tab w:val="clear" w:pos="1440"/>
        </w:tabs>
        <w:ind w:left="709"/>
        <w:jc w:val="both"/>
        <w:rPr>
          <w:sz w:val="25"/>
          <w:szCs w:val="25"/>
        </w:rPr>
      </w:pPr>
      <w:r w:rsidRPr="00121F51">
        <w:rPr>
          <w:sz w:val="25"/>
          <w:szCs w:val="25"/>
        </w:rPr>
        <w:t xml:space="preserve">Upravičencu bodo </w:t>
      </w:r>
      <w:r w:rsidR="00DB55E3" w:rsidRPr="00121F51">
        <w:rPr>
          <w:sz w:val="25"/>
          <w:szCs w:val="25"/>
        </w:rPr>
        <w:t xml:space="preserve">finančna </w:t>
      </w:r>
      <w:r w:rsidR="00F529D2" w:rsidRPr="00121F51">
        <w:rPr>
          <w:sz w:val="25"/>
          <w:szCs w:val="25"/>
        </w:rPr>
        <w:t xml:space="preserve">sredstva nakazana </w:t>
      </w:r>
      <w:r w:rsidRPr="00121F51">
        <w:rPr>
          <w:sz w:val="25"/>
          <w:szCs w:val="25"/>
        </w:rPr>
        <w:t>30</w:t>
      </w:r>
      <w:r w:rsidR="00DB55E3" w:rsidRPr="00121F51">
        <w:rPr>
          <w:sz w:val="25"/>
          <w:szCs w:val="25"/>
        </w:rPr>
        <w:t>. d</w:t>
      </w:r>
      <w:r w:rsidR="00283375" w:rsidRPr="00121F51">
        <w:rPr>
          <w:sz w:val="25"/>
          <w:szCs w:val="25"/>
        </w:rPr>
        <w:t>an</w:t>
      </w:r>
      <w:r w:rsidRPr="00121F51">
        <w:rPr>
          <w:sz w:val="25"/>
          <w:szCs w:val="25"/>
        </w:rPr>
        <w:t xml:space="preserve"> od prejema</w:t>
      </w:r>
      <w:r w:rsidR="00121F51" w:rsidRPr="00121F51">
        <w:rPr>
          <w:sz w:val="25"/>
          <w:szCs w:val="25"/>
        </w:rPr>
        <w:t xml:space="preserve"> e</w:t>
      </w:r>
      <w:r w:rsidR="00070FAD">
        <w:rPr>
          <w:sz w:val="25"/>
          <w:szCs w:val="25"/>
        </w:rPr>
        <w:t>-</w:t>
      </w:r>
      <w:r w:rsidR="00121F51" w:rsidRPr="00121F51">
        <w:rPr>
          <w:sz w:val="25"/>
          <w:szCs w:val="25"/>
        </w:rPr>
        <w:t>zahtevka</w:t>
      </w:r>
      <w:r w:rsidR="007B03AA">
        <w:rPr>
          <w:sz w:val="25"/>
          <w:szCs w:val="25"/>
        </w:rPr>
        <w:t xml:space="preserve"> s poročilom</w:t>
      </w:r>
      <w:r w:rsidR="00BB5D51">
        <w:rPr>
          <w:sz w:val="25"/>
          <w:szCs w:val="25"/>
        </w:rPr>
        <w:t xml:space="preserve"> (obrazec</w:t>
      </w:r>
      <w:r w:rsidR="007B03AA">
        <w:rPr>
          <w:sz w:val="25"/>
          <w:szCs w:val="25"/>
        </w:rPr>
        <w:t xml:space="preserve"> poročilo</w:t>
      </w:r>
      <w:r w:rsidR="00BB5D51">
        <w:rPr>
          <w:sz w:val="25"/>
          <w:szCs w:val="25"/>
        </w:rPr>
        <w:t xml:space="preserve"> je priloga razpisa)</w:t>
      </w:r>
      <w:r w:rsidR="00121F51" w:rsidRPr="00121F51">
        <w:rPr>
          <w:sz w:val="25"/>
          <w:szCs w:val="25"/>
        </w:rPr>
        <w:t>.</w:t>
      </w:r>
    </w:p>
    <w:p w14:paraId="150971A3" w14:textId="77777777" w:rsidR="0060643E" w:rsidRPr="00C86977" w:rsidRDefault="0060643E" w:rsidP="00DB55E3">
      <w:pPr>
        <w:jc w:val="both"/>
        <w:rPr>
          <w:sz w:val="25"/>
          <w:szCs w:val="25"/>
        </w:rPr>
      </w:pPr>
    </w:p>
    <w:p w14:paraId="265931D0" w14:textId="77777777" w:rsidR="0060643E" w:rsidRPr="00227D48" w:rsidRDefault="0060643E" w:rsidP="0060643E">
      <w:pPr>
        <w:numPr>
          <w:ilvl w:val="0"/>
          <w:numId w:val="11"/>
        </w:numPr>
        <w:jc w:val="both"/>
        <w:rPr>
          <w:b/>
          <w:sz w:val="25"/>
          <w:szCs w:val="25"/>
        </w:rPr>
      </w:pPr>
      <w:r w:rsidRPr="00227D48">
        <w:rPr>
          <w:b/>
          <w:sz w:val="25"/>
          <w:szCs w:val="25"/>
        </w:rPr>
        <w:t>Rok</w:t>
      </w:r>
      <w:r w:rsidR="0090393C">
        <w:rPr>
          <w:b/>
          <w:sz w:val="25"/>
          <w:szCs w:val="25"/>
        </w:rPr>
        <w:t>,</w:t>
      </w:r>
      <w:r w:rsidRPr="00227D48">
        <w:rPr>
          <w:b/>
          <w:sz w:val="25"/>
          <w:szCs w:val="25"/>
        </w:rPr>
        <w:t xml:space="preserve"> v katerem bodo prejemniki obveščeni o izidu razpisa:</w:t>
      </w:r>
    </w:p>
    <w:p w14:paraId="46D8C9DC" w14:textId="77777777" w:rsidR="0060643E" w:rsidRPr="00227D48" w:rsidRDefault="0060643E" w:rsidP="0060643E">
      <w:pPr>
        <w:jc w:val="both"/>
        <w:rPr>
          <w:b/>
          <w:sz w:val="25"/>
          <w:szCs w:val="25"/>
        </w:rPr>
      </w:pPr>
    </w:p>
    <w:p w14:paraId="05C4D9D6" w14:textId="77777777" w:rsidR="00D16BF0" w:rsidRPr="00210E1C" w:rsidRDefault="00D16BF0" w:rsidP="00D16BF0">
      <w:pPr>
        <w:jc w:val="both"/>
        <w:rPr>
          <w:szCs w:val="24"/>
        </w:rPr>
      </w:pPr>
      <w:r w:rsidRPr="006F1C33">
        <w:t>Sredstva so zagotovljena na proračunski postavki 1132</w:t>
      </w:r>
      <w:r>
        <w:t xml:space="preserve"> - K</w:t>
      </w:r>
      <w:r w:rsidRPr="006F1C33">
        <w:t>ulturne p</w:t>
      </w:r>
      <w:r>
        <w:t>rireditve, proslave in prazniki. Komisija na</w:t>
      </w:r>
      <w:r w:rsidR="00F529D2">
        <w:t xml:space="preserve"> podlagi meril razpisa pripravi </w:t>
      </w:r>
      <w:r>
        <w:t xml:space="preserve">predlog prejemnikov nepovratnih sredstev. Župan s sklepom določi višino dodeljenih sredstev za </w:t>
      </w:r>
      <w:r w:rsidR="00283375">
        <w:t>posamezno prireditev</w:t>
      </w:r>
      <w:r>
        <w:t>.</w:t>
      </w:r>
      <w:r w:rsidRPr="00210E1C">
        <w:rPr>
          <w:szCs w:val="24"/>
        </w:rPr>
        <w:t xml:space="preserve"> </w:t>
      </w:r>
    </w:p>
    <w:p w14:paraId="6BE5A335" w14:textId="77777777" w:rsidR="0060643E" w:rsidRDefault="00D16BF0" w:rsidP="0060643E">
      <w:pPr>
        <w:jc w:val="both"/>
        <w:rPr>
          <w:sz w:val="25"/>
          <w:szCs w:val="25"/>
        </w:rPr>
      </w:pPr>
      <w:r>
        <w:rPr>
          <w:sz w:val="25"/>
          <w:szCs w:val="25"/>
        </w:rPr>
        <w:t>K</w:t>
      </w:r>
      <w:r w:rsidR="0060643E" w:rsidRPr="00227D48">
        <w:rPr>
          <w:sz w:val="25"/>
          <w:szCs w:val="25"/>
        </w:rPr>
        <w:t xml:space="preserve">omisija v roku </w:t>
      </w:r>
      <w:r w:rsidR="00C74F4C">
        <w:rPr>
          <w:sz w:val="25"/>
          <w:szCs w:val="25"/>
        </w:rPr>
        <w:t>8</w:t>
      </w:r>
      <w:r w:rsidR="0060643E" w:rsidRPr="00227D48">
        <w:rPr>
          <w:sz w:val="25"/>
          <w:szCs w:val="25"/>
        </w:rPr>
        <w:t xml:space="preserve"> </w:t>
      </w:r>
      <w:r w:rsidR="0090393C">
        <w:rPr>
          <w:sz w:val="25"/>
          <w:szCs w:val="25"/>
        </w:rPr>
        <w:t xml:space="preserve">delovnih </w:t>
      </w:r>
      <w:r w:rsidR="0060643E" w:rsidRPr="00227D48">
        <w:rPr>
          <w:sz w:val="25"/>
          <w:szCs w:val="25"/>
        </w:rPr>
        <w:t xml:space="preserve">dni </w:t>
      </w:r>
      <w:r w:rsidR="0060643E">
        <w:rPr>
          <w:sz w:val="25"/>
          <w:szCs w:val="25"/>
        </w:rPr>
        <w:t>po odpiranju vlog</w:t>
      </w:r>
      <w:r w:rsidR="00150018">
        <w:rPr>
          <w:sz w:val="25"/>
          <w:szCs w:val="25"/>
        </w:rPr>
        <w:t>, s</w:t>
      </w:r>
      <w:r w:rsidR="006C6545">
        <w:rPr>
          <w:sz w:val="25"/>
          <w:szCs w:val="25"/>
        </w:rPr>
        <w:t xml:space="preserve">kupaj s sklepom </w:t>
      </w:r>
      <w:r w:rsidR="0060643E">
        <w:rPr>
          <w:sz w:val="25"/>
          <w:szCs w:val="25"/>
        </w:rPr>
        <w:t>in pogodbo o sofinanciranju prireditve</w:t>
      </w:r>
      <w:r w:rsidR="0090393C">
        <w:rPr>
          <w:sz w:val="25"/>
          <w:szCs w:val="25"/>
        </w:rPr>
        <w:t xml:space="preserve"> </w:t>
      </w:r>
      <w:r w:rsidR="006C6545">
        <w:rPr>
          <w:sz w:val="25"/>
          <w:szCs w:val="25"/>
        </w:rPr>
        <w:t>o</w:t>
      </w:r>
      <w:r w:rsidR="0090393C">
        <w:rPr>
          <w:sz w:val="25"/>
          <w:szCs w:val="25"/>
        </w:rPr>
        <w:t xml:space="preserve">bvesti </w:t>
      </w:r>
      <w:r w:rsidR="0090393C" w:rsidRPr="0090393C">
        <w:rPr>
          <w:sz w:val="25"/>
          <w:szCs w:val="25"/>
        </w:rPr>
        <w:t>prejemnik</w:t>
      </w:r>
      <w:r w:rsidR="0090393C">
        <w:rPr>
          <w:sz w:val="25"/>
          <w:szCs w:val="25"/>
        </w:rPr>
        <w:t>e</w:t>
      </w:r>
      <w:r w:rsidR="0060643E">
        <w:rPr>
          <w:sz w:val="25"/>
          <w:szCs w:val="25"/>
        </w:rPr>
        <w:t xml:space="preserve">. </w:t>
      </w:r>
      <w:r w:rsidR="0060643E" w:rsidRPr="00227D48">
        <w:rPr>
          <w:sz w:val="25"/>
          <w:szCs w:val="25"/>
        </w:rPr>
        <w:t xml:space="preserve">Če </w:t>
      </w:r>
      <w:r w:rsidR="0090393C" w:rsidRPr="0090393C">
        <w:rPr>
          <w:sz w:val="25"/>
          <w:szCs w:val="25"/>
        </w:rPr>
        <w:t xml:space="preserve">prejemniki </w:t>
      </w:r>
      <w:r w:rsidR="0060643E" w:rsidRPr="00227D48">
        <w:rPr>
          <w:sz w:val="25"/>
          <w:szCs w:val="25"/>
        </w:rPr>
        <w:t>v roku, navedenem na obvestilu</w:t>
      </w:r>
      <w:r w:rsidR="0090393C">
        <w:rPr>
          <w:sz w:val="25"/>
          <w:szCs w:val="25"/>
        </w:rPr>
        <w:t>,</w:t>
      </w:r>
      <w:r w:rsidR="0060643E" w:rsidRPr="00227D48">
        <w:rPr>
          <w:sz w:val="25"/>
          <w:szCs w:val="25"/>
        </w:rPr>
        <w:t xml:space="preserve"> ne vrnejo podpisane pogodbe</w:t>
      </w:r>
      <w:r w:rsidR="0090393C">
        <w:rPr>
          <w:sz w:val="25"/>
          <w:szCs w:val="25"/>
        </w:rPr>
        <w:t>,</w:t>
      </w:r>
      <w:r w:rsidR="0060643E" w:rsidRPr="00227D48">
        <w:rPr>
          <w:sz w:val="25"/>
          <w:szCs w:val="25"/>
        </w:rPr>
        <w:t xml:space="preserve"> se šteje, da so odstopili od zahtevka za pridobitev sredstev.</w:t>
      </w:r>
    </w:p>
    <w:p w14:paraId="390A0566" w14:textId="77777777" w:rsidR="00F60548" w:rsidRDefault="00F60548" w:rsidP="0060643E">
      <w:pPr>
        <w:jc w:val="both"/>
        <w:rPr>
          <w:sz w:val="25"/>
          <w:szCs w:val="25"/>
        </w:rPr>
      </w:pPr>
    </w:p>
    <w:p w14:paraId="0C78190E" w14:textId="77777777" w:rsidR="00F60548" w:rsidRDefault="00F60548" w:rsidP="0060643E">
      <w:pPr>
        <w:jc w:val="both"/>
        <w:rPr>
          <w:sz w:val="25"/>
          <w:szCs w:val="25"/>
        </w:rPr>
      </w:pPr>
    </w:p>
    <w:p w14:paraId="3DADA16F" w14:textId="77777777" w:rsidR="00F60548" w:rsidRPr="00227D48" w:rsidRDefault="00F60548" w:rsidP="0060643E">
      <w:pPr>
        <w:jc w:val="both"/>
        <w:rPr>
          <w:sz w:val="25"/>
          <w:szCs w:val="25"/>
        </w:rPr>
      </w:pPr>
    </w:p>
    <w:p w14:paraId="63B3187F" w14:textId="77777777" w:rsidR="0060643E" w:rsidRDefault="0060643E" w:rsidP="0060643E">
      <w:pPr>
        <w:jc w:val="both"/>
        <w:rPr>
          <w:b/>
          <w:sz w:val="25"/>
          <w:szCs w:val="25"/>
        </w:rPr>
      </w:pPr>
    </w:p>
    <w:p w14:paraId="0FACA597" w14:textId="77777777" w:rsidR="00F60548" w:rsidRDefault="00F60548" w:rsidP="0060643E">
      <w:pPr>
        <w:jc w:val="both"/>
        <w:rPr>
          <w:b/>
          <w:sz w:val="25"/>
          <w:szCs w:val="25"/>
        </w:rPr>
      </w:pPr>
    </w:p>
    <w:p w14:paraId="16974A9A" w14:textId="77777777" w:rsidR="00F60548" w:rsidRPr="00227D48" w:rsidRDefault="00F60548" w:rsidP="0060643E">
      <w:pPr>
        <w:jc w:val="both"/>
        <w:rPr>
          <w:b/>
          <w:sz w:val="25"/>
          <w:szCs w:val="25"/>
        </w:rPr>
      </w:pPr>
    </w:p>
    <w:p w14:paraId="68BF9DDF" w14:textId="77777777" w:rsidR="0060643E" w:rsidRPr="00227D48" w:rsidRDefault="0060643E" w:rsidP="0060643E">
      <w:pPr>
        <w:numPr>
          <w:ilvl w:val="0"/>
          <w:numId w:val="11"/>
        </w:numPr>
        <w:jc w:val="both"/>
        <w:rPr>
          <w:b/>
          <w:sz w:val="25"/>
          <w:szCs w:val="25"/>
        </w:rPr>
      </w:pPr>
      <w:r w:rsidRPr="00227D48">
        <w:rPr>
          <w:b/>
          <w:sz w:val="25"/>
          <w:szCs w:val="25"/>
        </w:rPr>
        <w:t>Informacije</w:t>
      </w:r>
      <w:r w:rsidR="0090393C">
        <w:rPr>
          <w:b/>
          <w:sz w:val="25"/>
          <w:szCs w:val="25"/>
        </w:rPr>
        <w:t>:</w:t>
      </w:r>
    </w:p>
    <w:p w14:paraId="1A1856C5" w14:textId="77777777" w:rsidR="0060643E" w:rsidRPr="00227D48" w:rsidRDefault="0060643E" w:rsidP="0060643E">
      <w:pPr>
        <w:jc w:val="both"/>
        <w:rPr>
          <w:b/>
          <w:sz w:val="25"/>
          <w:szCs w:val="25"/>
        </w:rPr>
      </w:pPr>
    </w:p>
    <w:p w14:paraId="32C5867A" w14:textId="77777777" w:rsidR="0060643E" w:rsidRPr="001928EE" w:rsidRDefault="0060643E" w:rsidP="0060643E">
      <w:pPr>
        <w:jc w:val="both"/>
        <w:rPr>
          <w:sz w:val="25"/>
          <w:szCs w:val="25"/>
        </w:rPr>
      </w:pPr>
      <w:r w:rsidRPr="001928EE">
        <w:rPr>
          <w:sz w:val="25"/>
          <w:szCs w:val="25"/>
        </w:rPr>
        <w:t>Dok</w:t>
      </w:r>
      <w:r w:rsidR="004D1AF3" w:rsidRPr="001928EE">
        <w:rPr>
          <w:sz w:val="25"/>
          <w:szCs w:val="25"/>
        </w:rPr>
        <w:t xml:space="preserve">umentacijo lahko zainteresirani elektronsko oddajo preko spletne strani: </w:t>
      </w:r>
      <w:hyperlink r:id="rId7" w:history="1">
        <w:r w:rsidRPr="001928EE">
          <w:rPr>
            <w:rStyle w:val="Hiperpovezava"/>
            <w:color w:val="auto"/>
            <w:sz w:val="25"/>
            <w:szCs w:val="25"/>
          </w:rPr>
          <w:t>www.krsko.si</w:t>
        </w:r>
      </w:hyperlink>
      <w:r w:rsidRPr="001928EE">
        <w:rPr>
          <w:sz w:val="25"/>
          <w:szCs w:val="25"/>
        </w:rPr>
        <w:t xml:space="preserve">. </w:t>
      </w:r>
    </w:p>
    <w:p w14:paraId="5EC4D806" w14:textId="77777777" w:rsidR="0060643E" w:rsidRDefault="0060643E" w:rsidP="0060643E">
      <w:pPr>
        <w:jc w:val="both"/>
        <w:rPr>
          <w:rStyle w:val="Hiperpovezava"/>
          <w:color w:val="auto"/>
          <w:sz w:val="25"/>
          <w:szCs w:val="25"/>
        </w:rPr>
      </w:pPr>
      <w:r w:rsidRPr="001928EE">
        <w:rPr>
          <w:sz w:val="25"/>
          <w:szCs w:val="25"/>
        </w:rPr>
        <w:t xml:space="preserve">Dodatne informacije v zvezi </w:t>
      </w:r>
      <w:r w:rsidR="00F84F1B" w:rsidRPr="001928EE">
        <w:rPr>
          <w:sz w:val="25"/>
          <w:szCs w:val="25"/>
        </w:rPr>
        <w:t>s</w:t>
      </w:r>
      <w:r w:rsidRPr="001928EE">
        <w:rPr>
          <w:sz w:val="25"/>
          <w:szCs w:val="25"/>
        </w:rPr>
        <w:t xml:space="preserve"> povabilom lahko dobite na telefonski številki 07 /49-81-201 - Metka Resnik ali po e-pošti: </w:t>
      </w:r>
      <w:hyperlink r:id="rId8" w:history="1">
        <w:r w:rsidRPr="001928EE">
          <w:rPr>
            <w:rStyle w:val="Hiperpovezava"/>
            <w:color w:val="auto"/>
            <w:sz w:val="25"/>
            <w:szCs w:val="25"/>
          </w:rPr>
          <w:t>metka.resnik@krsko.si</w:t>
        </w:r>
      </w:hyperlink>
    </w:p>
    <w:p w14:paraId="6E6FBF1B" w14:textId="77777777" w:rsidR="00F60548" w:rsidRDefault="00F60548" w:rsidP="0060643E">
      <w:pPr>
        <w:jc w:val="both"/>
        <w:rPr>
          <w:rStyle w:val="Hiperpovezava"/>
          <w:color w:val="auto"/>
          <w:sz w:val="25"/>
          <w:szCs w:val="25"/>
        </w:rPr>
      </w:pPr>
    </w:p>
    <w:p w14:paraId="2D67E79E" w14:textId="77777777" w:rsidR="00F60548" w:rsidRDefault="00F60548" w:rsidP="0060643E">
      <w:pPr>
        <w:jc w:val="both"/>
        <w:rPr>
          <w:rStyle w:val="Hiperpovezava"/>
          <w:color w:val="auto"/>
          <w:sz w:val="25"/>
          <w:szCs w:val="25"/>
        </w:rPr>
      </w:pPr>
    </w:p>
    <w:p w14:paraId="1459EFD1" w14:textId="77777777" w:rsidR="00F60548" w:rsidRDefault="00F60548" w:rsidP="0060643E">
      <w:pPr>
        <w:jc w:val="both"/>
        <w:rPr>
          <w:rStyle w:val="Hiperpovezava"/>
          <w:color w:val="auto"/>
          <w:sz w:val="25"/>
          <w:szCs w:val="25"/>
        </w:rPr>
      </w:pPr>
    </w:p>
    <w:p w14:paraId="32FEE391" w14:textId="77777777" w:rsidR="00F60548" w:rsidRPr="001928EE" w:rsidRDefault="00F60548" w:rsidP="0060643E">
      <w:pPr>
        <w:jc w:val="both"/>
        <w:rPr>
          <w:sz w:val="25"/>
          <w:szCs w:val="25"/>
        </w:rPr>
      </w:pPr>
    </w:p>
    <w:p w14:paraId="40A058FD" w14:textId="77777777" w:rsidR="0060643E" w:rsidRDefault="0060643E" w:rsidP="0060643E">
      <w:pPr>
        <w:jc w:val="both"/>
        <w:rPr>
          <w:b/>
          <w:sz w:val="25"/>
          <w:szCs w:val="25"/>
        </w:rPr>
      </w:pPr>
    </w:p>
    <w:p w14:paraId="6282B095" w14:textId="77777777" w:rsidR="0090393C" w:rsidRPr="00227D48" w:rsidRDefault="0090393C" w:rsidP="0060643E">
      <w:pPr>
        <w:jc w:val="both"/>
        <w:rPr>
          <w:b/>
          <w:sz w:val="25"/>
          <w:szCs w:val="25"/>
        </w:rPr>
      </w:pPr>
    </w:p>
    <w:p w14:paraId="4ABD39B1" w14:textId="77777777" w:rsidR="0090393C" w:rsidRDefault="00121F51" w:rsidP="008A6790">
      <w:pPr>
        <w:ind w:left="5040" w:right="970"/>
        <w:jc w:val="center"/>
        <w:rPr>
          <w:b/>
          <w:sz w:val="25"/>
          <w:szCs w:val="25"/>
        </w:rPr>
      </w:pPr>
      <w:r>
        <w:rPr>
          <w:sz w:val="25"/>
          <w:szCs w:val="25"/>
        </w:rPr>
        <w:t>Janez Kerin</w:t>
      </w:r>
      <w:r w:rsidR="0060643E">
        <w:rPr>
          <w:sz w:val="25"/>
          <w:szCs w:val="25"/>
        </w:rPr>
        <w:t>, župan</w:t>
      </w:r>
    </w:p>
    <w:p w14:paraId="585B14EA" w14:textId="77777777" w:rsidR="0090393C" w:rsidRDefault="0090393C" w:rsidP="0090393C">
      <w:pPr>
        <w:jc w:val="both"/>
        <w:rPr>
          <w:b/>
          <w:sz w:val="25"/>
          <w:szCs w:val="25"/>
        </w:rPr>
      </w:pPr>
    </w:p>
    <w:sectPr w:rsidR="0090393C" w:rsidSect="00E66705">
      <w:headerReference w:type="even" r:id="rId9"/>
      <w:headerReference w:type="default" r:id="rId10"/>
      <w:headerReference w:type="first" r:id="rId11"/>
      <w:pgSz w:w="11906" w:h="16838" w:code="9"/>
      <w:pgMar w:top="1417" w:right="1417" w:bottom="1417" w:left="1417" w:header="284"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1860" w14:textId="77777777" w:rsidR="003F298F" w:rsidRDefault="003F298F">
      <w:r>
        <w:separator/>
      </w:r>
    </w:p>
  </w:endnote>
  <w:endnote w:type="continuationSeparator" w:id="0">
    <w:p w14:paraId="33DD2890" w14:textId="77777777" w:rsidR="003F298F" w:rsidRDefault="003F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C7C78" w14:textId="77777777" w:rsidR="003F298F" w:rsidRDefault="003F298F">
      <w:r>
        <w:separator/>
      </w:r>
    </w:p>
  </w:footnote>
  <w:footnote w:type="continuationSeparator" w:id="0">
    <w:p w14:paraId="6ACF86FB" w14:textId="77777777" w:rsidR="003F298F" w:rsidRDefault="003F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EEF3" w14:textId="77777777" w:rsidR="00851993" w:rsidRDefault="006637DA">
    <w:pPr>
      <w:pStyle w:val="Glava"/>
    </w:pPr>
    <w:r>
      <w:rPr>
        <w:noProof/>
        <w:lang w:eastAsia="zh-CN"/>
      </w:rPr>
      <w:pict w14:anchorId="2EF91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2" type="#_x0000_t75" style="position:absolute;margin-left:0;margin-top:0;width:595.15pt;height:841.8pt;z-index:-251658240;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4735" w14:textId="7DDED396" w:rsidR="00851993" w:rsidRDefault="000D24BB" w:rsidP="00121F51">
    <w:pPr>
      <w:pStyle w:val="Glava"/>
      <w:tabs>
        <w:tab w:val="clear" w:pos="4536"/>
        <w:tab w:val="clear" w:pos="9072"/>
        <w:tab w:val="center" w:pos="4904"/>
      </w:tabs>
      <w:rPr>
        <w:rFonts w:ascii="Arial" w:hAnsi="Arial" w:cs="Arial"/>
        <w:sz w:val="18"/>
        <w:szCs w:val="18"/>
      </w:rPr>
    </w:pPr>
    <w:r w:rsidRPr="000D24BB">
      <w:rPr>
        <w:rFonts w:ascii="Arial" w:hAnsi="Arial" w:cs="Arial"/>
        <w:sz w:val="18"/>
        <w:szCs w:val="18"/>
      </w:rPr>
      <w:t xml:space="preserve"> </w:t>
    </w:r>
    <w:r>
      <w:rPr>
        <w:rFonts w:ascii="Arial" w:hAnsi="Arial" w:cs="Arial"/>
        <w:sz w:val="18"/>
        <w:szCs w:val="18"/>
      </w:rPr>
      <w:t xml:space="preserve">                                                  </w:t>
    </w:r>
    <w:r w:rsidR="00121F51">
      <w:rPr>
        <w:noProof/>
      </w:rPr>
      <w:drawing>
        <wp:inline distT="0" distB="0" distL="0" distR="0" wp14:anchorId="25B6BF93" wp14:editId="6EE0267E">
          <wp:extent cx="1285875" cy="1390650"/>
          <wp:effectExtent l="0" t="0" r="9525"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1390650"/>
                  </a:xfrm>
                  <a:prstGeom prst="rect">
                    <a:avLst/>
                  </a:prstGeom>
                  <a:noFill/>
                  <a:ln>
                    <a:noFill/>
                  </a:ln>
                </pic:spPr>
              </pic:pic>
            </a:graphicData>
          </a:graphic>
        </wp:inline>
      </w:drawing>
    </w:r>
    <w:r>
      <w:rPr>
        <w:rFonts w:ascii="Arial" w:hAnsi="Arial" w:cs="Arial"/>
        <w:sz w:val="18"/>
        <w:szCs w:val="18"/>
      </w:rPr>
      <w:t xml:space="preserve">                      </w:t>
    </w:r>
    <w:r w:rsidRPr="002B6720">
      <w:rPr>
        <w:rFonts w:ascii="Arial" w:hAnsi="Arial" w:cs="Arial"/>
        <w:sz w:val="18"/>
        <w:szCs w:val="18"/>
      </w:rPr>
      <w:t xml:space="preserve">JR </w:t>
    </w:r>
    <w:r>
      <w:rPr>
        <w:rFonts w:ascii="Arial" w:hAnsi="Arial" w:cs="Arial"/>
        <w:sz w:val="18"/>
        <w:szCs w:val="18"/>
      </w:rPr>
      <w:t xml:space="preserve">- Praznik </w:t>
    </w:r>
    <w:r w:rsidR="00944923">
      <w:rPr>
        <w:rFonts w:ascii="Arial" w:hAnsi="Arial" w:cs="Arial"/>
        <w:sz w:val="18"/>
        <w:szCs w:val="18"/>
      </w:rPr>
      <w:t>mestne o</w:t>
    </w:r>
    <w:r>
      <w:rPr>
        <w:rFonts w:ascii="Arial" w:hAnsi="Arial" w:cs="Arial"/>
        <w:sz w:val="18"/>
        <w:szCs w:val="18"/>
      </w:rPr>
      <w:t xml:space="preserve">bčine Krško </w:t>
    </w:r>
    <w:r w:rsidR="003D1843">
      <w:rPr>
        <w:rFonts w:ascii="Arial" w:hAnsi="Arial" w:cs="Arial"/>
        <w:sz w:val="18"/>
        <w:szCs w:val="18"/>
      </w:rPr>
      <w:t>–</w:t>
    </w:r>
    <w:r w:rsidR="00121F51">
      <w:rPr>
        <w:rFonts w:ascii="Arial" w:hAnsi="Arial" w:cs="Arial"/>
        <w:sz w:val="18"/>
        <w:szCs w:val="18"/>
      </w:rPr>
      <w:t xml:space="preserve"> 202</w:t>
    </w:r>
    <w:r w:rsidR="003D1843">
      <w:rPr>
        <w:rFonts w:ascii="Arial" w:hAnsi="Arial" w:cs="Arial"/>
        <w:sz w:val="18"/>
        <w:szCs w:val="1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1B42" w14:textId="77777777" w:rsidR="00851993" w:rsidRDefault="006637DA">
    <w:pPr>
      <w:pStyle w:val="Glava"/>
    </w:pPr>
    <w:r>
      <w:rPr>
        <w:noProof/>
        <w:lang w:eastAsia="zh-CN"/>
      </w:rPr>
      <w:pict w14:anchorId="2831A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margin-left:0;margin-top:0;width:595.15pt;height:841.8pt;z-index:-251659264;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14F"/>
    <w:multiLevelType w:val="multilevel"/>
    <w:tmpl w:val="D6868726"/>
    <w:lvl w:ilvl="0">
      <w:start w:val="1"/>
      <w:numFmt w:val="bullet"/>
      <w:lvlText w:val=""/>
      <w:lvlJc w:val="left"/>
      <w:pPr>
        <w:tabs>
          <w:tab w:val="num" w:pos="360"/>
        </w:tabs>
        <w:ind w:left="360" w:hanging="360"/>
      </w:pPr>
      <w:rPr>
        <w:rFonts w:ascii="Wingdings" w:hAnsi="Wingdings" w:hint="default"/>
      </w:rPr>
    </w:lvl>
    <w:lvl w:ilvl="1">
      <w:start w:val="1"/>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1901D24"/>
    <w:multiLevelType w:val="hybridMultilevel"/>
    <w:tmpl w:val="0450C5F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BC70845"/>
    <w:multiLevelType w:val="hybridMultilevel"/>
    <w:tmpl w:val="FF7E39CA"/>
    <w:lvl w:ilvl="0" w:tplc="209AF90C">
      <w:start w:val="1"/>
      <w:numFmt w:val="bullet"/>
      <w:lvlText w:val="-"/>
      <w:lvlJc w:val="left"/>
      <w:pPr>
        <w:tabs>
          <w:tab w:val="num" w:pos="720"/>
        </w:tabs>
        <w:ind w:left="72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F6004"/>
    <w:multiLevelType w:val="hybridMultilevel"/>
    <w:tmpl w:val="BD3AE48E"/>
    <w:lvl w:ilvl="0" w:tplc="338043A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E110C"/>
    <w:multiLevelType w:val="hybridMultilevel"/>
    <w:tmpl w:val="D94CDDDC"/>
    <w:lvl w:ilvl="0" w:tplc="E93094FA">
      <w:start w:val="1"/>
      <w:numFmt w:val="bullet"/>
      <w:lvlText w:val="-"/>
      <w:lvlJc w:val="left"/>
      <w:pPr>
        <w:tabs>
          <w:tab w:val="num" w:pos="720"/>
        </w:tabs>
        <w:ind w:left="720" w:hanging="360"/>
      </w:pPr>
      <w:rPr>
        <w:rFonts w:ascii="Times New Roman" w:eastAsia="Times New Roman" w:hAnsi="Times New Roman" w:cs="Times New Roman" w:hint="default"/>
      </w:rPr>
    </w:lvl>
    <w:lvl w:ilvl="1" w:tplc="C38446F6">
      <w:start w:val="1"/>
      <w:numFmt w:val="decimal"/>
      <w:lvlText w:val="%2."/>
      <w:lvlJc w:val="left"/>
      <w:pPr>
        <w:tabs>
          <w:tab w:val="num" w:pos="1440"/>
        </w:tabs>
        <w:ind w:left="1440" w:hanging="360"/>
      </w:pPr>
      <w:rPr>
        <w:rFonts w:hint="default"/>
        <w:b/>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E064A"/>
    <w:multiLevelType w:val="hybridMultilevel"/>
    <w:tmpl w:val="D47E99A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AB60D16"/>
    <w:multiLevelType w:val="hybridMultilevel"/>
    <w:tmpl w:val="B7E2F38E"/>
    <w:lvl w:ilvl="0" w:tplc="0A9E8FD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313F3B"/>
    <w:multiLevelType w:val="hybridMultilevel"/>
    <w:tmpl w:val="09126BCA"/>
    <w:lvl w:ilvl="0" w:tplc="0424000F">
      <w:start w:val="1"/>
      <w:numFmt w:val="decimal"/>
      <w:lvlText w:val="%1."/>
      <w:lvlJc w:val="left"/>
      <w:pPr>
        <w:tabs>
          <w:tab w:val="num" w:pos="720"/>
        </w:tabs>
        <w:ind w:left="720" w:hanging="360"/>
      </w:pPr>
      <w:rPr>
        <w:rFonts w:hint="default"/>
      </w:rPr>
    </w:lvl>
    <w:lvl w:ilvl="1" w:tplc="AF9692A8">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7EF2747"/>
    <w:multiLevelType w:val="hybridMultilevel"/>
    <w:tmpl w:val="F6F26A8A"/>
    <w:lvl w:ilvl="0" w:tplc="D80ABB1E">
      <w:numFmt w:val="bullet"/>
      <w:lvlText w:val="-"/>
      <w:lvlJc w:val="left"/>
      <w:pPr>
        <w:tabs>
          <w:tab w:val="num" w:pos="1428"/>
        </w:tabs>
        <w:ind w:left="1428" w:hanging="360"/>
      </w:pPr>
      <w:rPr>
        <w:rFonts w:ascii="Arial" w:eastAsia="Times New Roman"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5C7424B4"/>
    <w:multiLevelType w:val="hybridMultilevel"/>
    <w:tmpl w:val="9F947F28"/>
    <w:lvl w:ilvl="0" w:tplc="CCBA7A20">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7B5E1A01"/>
    <w:multiLevelType w:val="singleLevel"/>
    <w:tmpl w:val="FFFFFFFF"/>
    <w:lvl w:ilvl="0">
      <w:start w:val="1"/>
      <w:numFmt w:val="bullet"/>
      <w:lvlText w:val="-"/>
      <w:legacy w:legacy="1" w:legacySpace="0" w:legacyIndent="360"/>
      <w:lvlJc w:val="left"/>
      <w:pPr>
        <w:ind w:left="851" w:hanging="360"/>
      </w:pPr>
      <w:rPr>
        <w:rFonts w:ascii="Times New Roman" w:hAnsi="Times New Roman" w:hint="default"/>
      </w:rPr>
    </w:lvl>
  </w:abstractNum>
  <w:num w:numId="1" w16cid:durableId="1194419000">
    <w:abstractNumId w:val="3"/>
  </w:num>
  <w:num w:numId="2" w16cid:durableId="505170157">
    <w:abstractNumId w:val="8"/>
  </w:num>
  <w:num w:numId="3" w16cid:durableId="273902660">
    <w:abstractNumId w:val="2"/>
  </w:num>
  <w:num w:numId="4" w16cid:durableId="1702510964">
    <w:abstractNumId w:val="10"/>
  </w:num>
  <w:num w:numId="5" w16cid:durableId="1180195532">
    <w:abstractNumId w:val="0"/>
  </w:num>
  <w:num w:numId="6" w16cid:durableId="1221862690">
    <w:abstractNumId w:val="7"/>
  </w:num>
  <w:num w:numId="7" w16cid:durableId="365906559">
    <w:abstractNumId w:val="4"/>
  </w:num>
  <w:num w:numId="8" w16cid:durableId="1851531390">
    <w:abstractNumId w:val="1"/>
  </w:num>
  <w:num w:numId="9" w16cid:durableId="1417629055">
    <w:abstractNumId w:val="5"/>
  </w:num>
  <w:num w:numId="10" w16cid:durableId="948469018">
    <w:abstractNumId w:val="6"/>
  </w:num>
  <w:num w:numId="11" w16cid:durableId="16984316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75"/>
    <w:rsid w:val="000034CC"/>
    <w:rsid w:val="00017031"/>
    <w:rsid w:val="00025616"/>
    <w:rsid w:val="00025F1C"/>
    <w:rsid w:val="00063DF7"/>
    <w:rsid w:val="00070FAD"/>
    <w:rsid w:val="00080F1B"/>
    <w:rsid w:val="00085F8F"/>
    <w:rsid w:val="000A66B1"/>
    <w:rsid w:val="000C3952"/>
    <w:rsid w:val="000D24BB"/>
    <w:rsid w:val="000E70FC"/>
    <w:rsid w:val="00102FBA"/>
    <w:rsid w:val="00121F51"/>
    <w:rsid w:val="00132CD7"/>
    <w:rsid w:val="00150018"/>
    <w:rsid w:val="00150481"/>
    <w:rsid w:val="00167BF4"/>
    <w:rsid w:val="001928EE"/>
    <w:rsid w:val="001968D9"/>
    <w:rsid w:val="001A19AE"/>
    <w:rsid w:val="001B7222"/>
    <w:rsid w:val="001D31D8"/>
    <w:rsid w:val="00206158"/>
    <w:rsid w:val="00220371"/>
    <w:rsid w:val="0022253B"/>
    <w:rsid w:val="00250279"/>
    <w:rsid w:val="00260265"/>
    <w:rsid w:val="0026761D"/>
    <w:rsid w:val="00283375"/>
    <w:rsid w:val="00296782"/>
    <w:rsid w:val="002A433A"/>
    <w:rsid w:val="002B6975"/>
    <w:rsid w:val="002D7629"/>
    <w:rsid w:val="003069BA"/>
    <w:rsid w:val="003119BB"/>
    <w:rsid w:val="00312D22"/>
    <w:rsid w:val="00324459"/>
    <w:rsid w:val="00325026"/>
    <w:rsid w:val="00333E39"/>
    <w:rsid w:val="003956A4"/>
    <w:rsid w:val="003D1843"/>
    <w:rsid w:val="003E6625"/>
    <w:rsid w:val="003F298F"/>
    <w:rsid w:val="00417970"/>
    <w:rsid w:val="00421325"/>
    <w:rsid w:val="00421B7A"/>
    <w:rsid w:val="00422D47"/>
    <w:rsid w:val="00474226"/>
    <w:rsid w:val="00477268"/>
    <w:rsid w:val="00493D56"/>
    <w:rsid w:val="004C4106"/>
    <w:rsid w:val="004C7893"/>
    <w:rsid w:val="004D1AF3"/>
    <w:rsid w:val="00522EF7"/>
    <w:rsid w:val="005546F9"/>
    <w:rsid w:val="00580440"/>
    <w:rsid w:val="00580D88"/>
    <w:rsid w:val="005B5D06"/>
    <w:rsid w:val="005C00BA"/>
    <w:rsid w:val="0060643E"/>
    <w:rsid w:val="00631731"/>
    <w:rsid w:val="006572CA"/>
    <w:rsid w:val="006637DA"/>
    <w:rsid w:val="006A26D6"/>
    <w:rsid w:val="006A785E"/>
    <w:rsid w:val="006C08E0"/>
    <w:rsid w:val="006C6545"/>
    <w:rsid w:val="006E650F"/>
    <w:rsid w:val="006F63E5"/>
    <w:rsid w:val="00754498"/>
    <w:rsid w:val="007756EE"/>
    <w:rsid w:val="00793ED1"/>
    <w:rsid w:val="007B03AA"/>
    <w:rsid w:val="007D1EAD"/>
    <w:rsid w:val="007D4461"/>
    <w:rsid w:val="007F0B95"/>
    <w:rsid w:val="007F79CC"/>
    <w:rsid w:val="00812461"/>
    <w:rsid w:val="00851993"/>
    <w:rsid w:val="00857418"/>
    <w:rsid w:val="008740AA"/>
    <w:rsid w:val="00877CE3"/>
    <w:rsid w:val="00894C0D"/>
    <w:rsid w:val="008A6790"/>
    <w:rsid w:val="008E3B6E"/>
    <w:rsid w:val="008F2BB8"/>
    <w:rsid w:val="0090393C"/>
    <w:rsid w:val="00911C4C"/>
    <w:rsid w:val="00927145"/>
    <w:rsid w:val="00930F36"/>
    <w:rsid w:val="00941A3B"/>
    <w:rsid w:val="00944923"/>
    <w:rsid w:val="0094607B"/>
    <w:rsid w:val="009702A7"/>
    <w:rsid w:val="009715A1"/>
    <w:rsid w:val="009723F4"/>
    <w:rsid w:val="009B19BB"/>
    <w:rsid w:val="009C0296"/>
    <w:rsid w:val="009C6DC4"/>
    <w:rsid w:val="009E51AF"/>
    <w:rsid w:val="00A12E94"/>
    <w:rsid w:val="00A26788"/>
    <w:rsid w:val="00A3598F"/>
    <w:rsid w:val="00A5159E"/>
    <w:rsid w:val="00A532F1"/>
    <w:rsid w:val="00A54831"/>
    <w:rsid w:val="00A54C8A"/>
    <w:rsid w:val="00A63C83"/>
    <w:rsid w:val="00AB2396"/>
    <w:rsid w:val="00AB3177"/>
    <w:rsid w:val="00AC5E60"/>
    <w:rsid w:val="00B14B5C"/>
    <w:rsid w:val="00B46339"/>
    <w:rsid w:val="00B53B22"/>
    <w:rsid w:val="00B7334F"/>
    <w:rsid w:val="00B80599"/>
    <w:rsid w:val="00B87B8F"/>
    <w:rsid w:val="00BA4B3C"/>
    <w:rsid w:val="00BB1DAA"/>
    <w:rsid w:val="00BB4255"/>
    <w:rsid w:val="00BB5D51"/>
    <w:rsid w:val="00BC25E4"/>
    <w:rsid w:val="00BC759E"/>
    <w:rsid w:val="00BE32AD"/>
    <w:rsid w:val="00C004DC"/>
    <w:rsid w:val="00C04A3A"/>
    <w:rsid w:val="00C05034"/>
    <w:rsid w:val="00C10777"/>
    <w:rsid w:val="00C222FA"/>
    <w:rsid w:val="00C5225B"/>
    <w:rsid w:val="00C5603D"/>
    <w:rsid w:val="00C64073"/>
    <w:rsid w:val="00C74F4C"/>
    <w:rsid w:val="00C81EAF"/>
    <w:rsid w:val="00C84003"/>
    <w:rsid w:val="00CB3A31"/>
    <w:rsid w:val="00CB72D9"/>
    <w:rsid w:val="00CD23D1"/>
    <w:rsid w:val="00CD4F8E"/>
    <w:rsid w:val="00CD70DD"/>
    <w:rsid w:val="00CE1AC2"/>
    <w:rsid w:val="00CF5C96"/>
    <w:rsid w:val="00CF6CAB"/>
    <w:rsid w:val="00D16BF0"/>
    <w:rsid w:val="00D53CC6"/>
    <w:rsid w:val="00D57663"/>
    <w:rsid w:val="00D82BE7"/>
    <w:rsid w:val="00DB488A"/>
    <w:rsid w:val="00DB55E3"/>
    <w:rsid w:val="00DC1511"/>
    <w:rsid w:val="00E27D07"/>
    <w:rsid w:val="00E310B4"/>
    <w:rsid w:val="00E66705"/>
    <w:rsid w:val="00E738D6"/>
    <w:rsid w:val="00E7409A"/>
    <w:rsid w:val="00E8296F"/>
    <w:rsid w:val="00E836C7"/>
    <w:rsid w:val="00EA62DA"/>
    <w:rsid w:val="00EC116E"/>
    <w:rsid w:val="00EC6795"/>
    <w:rsid w:val="00EE29D2"/>
    <w:rsid w:val="00F233C4"/>
    <w:rsid w:val="00F23F6B"/>
    <w:rsid w:val="00F25291"/>
    <w:rsid w:val="00F305BB"/>
    <w:rsid w:val="00F529D2"/>
    <w:rsid w:val="00F60548"/>
    <w:rsid w:val="00F779A4"/>
    <w:rsid w:val="00F84F1B"/>
    <w:rsid w:val="00F95FBF"/>
    <w:rsid w:val="00FB3C75"/>
    <w:rsid w:val="00FD09BA"/>
    <w:rsid w:val="00FE41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3FA3802F"/>
  <w15:docId w15:val="{AB266C3C-D32D-47F6-B70D-F692ACFD6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33C4"/>
    <w:rPr>
      <w:sz w:val="24"/>
    </w:rPr>
  </w:style>
  <w:style w:type="paragraph" w:styleId="Naslov1">
    <w:name w:val="heading 1"/>
    <w:basedOn w:val="Navaden"/>
    <w:next w:val="Navaden"/>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qFormat/>
    <w:rsid w:val="00260265"/>
    <w:pPr>
      <w:keepNext/>
      <w:spacing w:before="240" w:after="60"/>
      <w:outlineLvl w:val="2"/>
    </w:pPr>
    <w:rPr>
      <w:sz w:val="28"/>
      <w:szCs w:val="28"/>
    </w:rPr>
  </w:style>
  <w:style w:type="paragraph" w:styleId="Naslov5">
    <w:name w:val="heading 5"/>
    <w:basedOn w:val="Navaden"/>
    <w:next w:val="Navaden"/>
    <w:qFormat/>
    <w:rsid w:val="00F233C4"/>
    <w:pPr>
      <w:keepNext/>
      <w:jc w:val="both"/>
      <w:outlineLvl w:val="4"/>
    </w:pPr>
    <w:rPr>
      <w:b/>
      <w:smallCaps/>
      <w:sz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E29D2"/>
    <w:pPr>
      <w:tabs>
        <w:tab w:val="center" w:pos="4536"/>
        <w:tab w:val="right" w:pos="9072"/>
      </w:tabs>
    </w:pPr>
  </w:style>
  <w:style w:type="paragraph" w:styleId="Noga">
    <w:name w:val="footer"/>
    <w:basedOn w:val="Navaden"/>
    <w:rsid w:val="00260265"/>
    <w:pPr>
      <w:tabs>
        <w:tab w:val="center" w:pos="4536"/>
        <w:tab w:val="right" w:pos="9072"/>
      </w:tabs>
      <w:jc w:val="center"/>
    </w:pPr>
    <w:rPr>
      <w:sz w:val="16"/>
      <w:szCs w:val="16"/>
    </w:rPr>
  </w:style>
  <w:style w:type="character" w:styleId="Hiperpovezava">
    <w:name w:val="Hyperlink"/>
    <w:basedOn w:val="Privzetapisavaodstavka"/>
    <w:rsid w:val="00EA62DA"/>
    <w:rPr>
      <w:color w:val="0000FF"/>
      <w:u w:val="single"/>
    </w:rPr>
  </w:style>
  <w:style w:type="table" w:customStyle="1" w:styleId="Tabela-mrea">
    <w:name w:val="Tabela - mreža"/>
    <w:basedOn w:val="Navadnatabela"/>
    <w:rsid w:val="00B87B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znaenseznam">
    <w:name w:val="List Bullet"/>
    <w:basedOn w:val="Navaden"/>
    <w:autoRedefine/>
    <w:rsid w:val="00F233C4"/>
    <w:pPr>
      <w:spacing w:before="20" w:after="20"/>
      <w:jc w:val="both"/>
    </w:pPr>
    <w:rPr>
      <w:b/>
      <w:i/>
    </w:rPr>
  </w:style>
  <w:style w:type="paragraph" w:styleId="Naslovpoiljatelja">
    <w:name w:val="envelope return"/>
    <w:basedOn w:val="Navaden"/>
    <w:rsid w:val="00F233C4"/>
    <w:rPr>
      <w:sz w:val="20"/>
    </w:rPr>
  </w:style>
  <w:style w:type="paragraph" w:styleId="Besedilooblaka">
    <w:name w:val="Balloon Text"/>
    <w:basedOn w:val="Navaden"/>
    <w:semiHidden/>
    <w:rsid w:val="00F233C4"/>
    <w:rPr>
      <w:rFonts w:ascii="Tahoma" w:hAnsi="Tahoma" w:cs="Tahoma"/>
      <w:sz w:val="16"/>
      <w:szCs w:val="16"/>
    </w:rPr>
  </w:style>
  <w:style w:type="paragraph" w:styleId="Telobesedila">
    <w:name w:val="Body Text"/>
    <w:basedOn w:val="Navaden"/>
    <w:rsid w:val="00080F1B"/>
    <w:pPr>
      <w:jc w:val="both"/>
    </w:pPr>
  </w:style>
  <w:style w:type="character" w:customStyle="1" w:styleId="GlavaZnak">
    <w:name w:val="Glava Znak"/>
    <w:link w:val="Glava"/>
    <w:rsid w:val="000D24BB"/>
    <w:rPr>
      <w:sz w:val="24"/>
    </w:rPr>
  </w:style>
  <w:style w:type="paragraph" w:customStyle="1" w:styleId="S">
    <w:name w:val="S"/>
    <w:basedOn w:val="Navaden"/>
    <w:rsid w:val="006E650F"/>
    <w:pPr>
      <w:jc w:val="both"/>
    </w:pPr>
    <w:rPr>
      <w:lang w:val="en-GB"/>
    </w:rPr>
  </w:style>
  <w:style w:type="paragraph" w:styleId="Odstavekseznama">
    <w:name w:val="List Paragraph"/>
    <w:basedOn w:val="Navaden"/>
    <w:uiPriority w:val="34"/>
    <w:qFormat/>
    <w:rsid w:val="006E650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tka.resnik@krsko.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rsko.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az\Desktop\Dopis-Ob&#269;inskiSve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Dopis-ObčinskiSvet</Template>
  <TotalTime>33</TotalTime>
  <Pages>4</Pages>
  <Words>811</Words>
  <Characters>4850</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creator>Tomaž Petan</dc:creator>
  <cp:lastModifiedBy>Metka Resnik</cp:lastModifiedBy>
  <cp:revision>6</cp:revision>
  <cp:lastPrinted>2026-02-26T10:33:00Z</cp:lastPrinted>
  <dcterms:created xsi:type="dcterms:W3CDTF">2026-01-12T11:38:00Z</dcterms:created>
  <dcterms:modified xsi:type="dcterms:W3CDTF">2026-03-02T10:31:00Z</dcterms:modified>
</cp:coreProperties>
</file>